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3220C4CD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B71CD5">
        <w:rPr>
          <w:rFonts w:cs="Arial"/>
          <w:b/>
          <w:sz w:val="24"/>
          <w:szCs w:val="24"/>
        </w:rPr>
        <w:t>11</w:t>
      </w:r>
      <w:r w:rsidR="00AB5735">
        <w:rPr>
          <w:rFonts w:cs="Arial"/>
          <w:b/>
          <w:sz w:val="24"/>
          <w:szCs w:val="24"/>
        </w:rPr>
        <w:t>4</w:t>
      </w:r>
      <w:r>
        <w:rPr>
          <w:rFonts w:cs="Arial"/>
          <w:b/>
          <w:sz w:val="24"/>
          <w:szCs w:val="24"/>
        </w:rPr>
        <w:tab/>
      </w:r>
      <w:r w:rsidR="00C90D50" w:rsidRPr="00C90D50">
        <w:rPr>
          <w:rFonts w:cs="Arial"/>
          <w:b/>
          <w:sz w:val="24"/>
          <w:szCs w:val="24"/>
        </w:rPr>
        <w:t>R4-2500421</w:t>
      </w:r>
    </w:p>
    <w:p w14:paraId="6F9F125A" w14:textId="7E523862" w:rsidR="00820BC5" w:rsidRPr="0087636F" w:rsidRDefault="00AB573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Athens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Greece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17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 w:rsidR="00013C65">
        <w:rPr>
          <w:rFonts w:cs="Arial"/>
          <w:b/>
          <w:sz w:val="24"/>
          <w:szCs w:val="24"/>
        </w:rPr>
        <w:t>2</w:t>
      </w:r>
      <w:r>
        <w:rPr>
          <w:rFonts w:cs="Arial"/>
          <w:b/>
          <w:sz w:val="24"/>
          <w:szCs w:val="24"/>
        </w:rPr>
        <w:t>1</w:t>
      </w:r>
      <w:r>
        <w:rPr>
          <w:rFonts w:cs="Arial"/>
          <w:b/>
          <w:sz w:val="24"/>
          <w:szCs w:val="24"/>
          <w:vertAlign w:val="superscript"/>
        </w:rPr>
        <w:t>st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February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595F9E">
        <w:rPr>
          <w:rFonts w:cs="Arial"/>
          <w:b/>
          <w:sz w:val="24"/>
          <w:szCs w:val="24"/>
        </w:rPr>
        <w:t>2</w:t>
      </w:r>
      <w:r>
        <w:rPr>
          <w:rFonts w:cs="Arial"/>
          <w:b/>
          <w:sz w:val="24"/>
          <w:szCs w:val="24"/>
        </w:rPr>
        <w:t>5</w:t>
      </w:r>
    </w:p>
    <w:p w14:paraId="448FE74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5FA86DE0" w14:textId="79E6C46A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8C1778" w14:textId="4512CFA2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013C65" w:rsidRPr="00013C65">
        <w:rPr>
          <w:sz w:val="22"/>
        </w:rPr>
        <w:t xml:space="preserve">n1 </w:t>
      </w:r>
      <w:r w:rsidR="00AC6934">
        <w:rPr>
          <w:sz w:val="22"/>
        </w:rPr>
        <w:t>NS_05</w:t>
      </w:r>
      <w:r w:rsidR="00E045CF">
        <w:rPr>
          <w:sz w:val="22"/>
        </w:rPr>
        <w:t xml:space="preserve"> A-MPR</w:t>
      </w:r>
      <w:r w:rsidR="00AC6934">
        <w:rPr>
          <w:sz w:val="22"/>
        </w:rPr>
        <w:t xml:space="preserve"> proposals</w:t>
      </w:r>
    </w:p>
    <w:bookmarkEnd w:id="1"/>
    <w:p w14:paraId="286D426B" w14:textId="2D1D3F7C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 w:rsidR="00090156">
        <w:rPr>
          <w:b/>
          <w:sz w:val="22"/>
        </w:rPr>
        <w:tab/>
      </w:r>
      <w:r w:rsidR="00CC1A0E">
        <w:rPr>
          <w:b/>
          <w:sz w:val="22"/>
        </w:rPr>
        <w:t>4</w:t>
      </w:r>
      <w:r w:rsidR="006D4649" w:rsidRPr="00277449">
        <w:rPr>
          <w:b/>
          <w:sz w:val="22"/>
        </w:rPr>
        <w:t>.</w:t>
      </w:r>
      <w:r w:rsidR="00CC1A0E">
        <w:rPr>
          <w:b/>
          <w:sz w:val="22"/>
        </w:rPr>
        <w:t>2</w:t>
      </w:r>
      <w:r w:rsidR="006D4649" w:rsidRPr="00277449">
        <w:rPr>
          <w:b/>
          <w:sz w:val="22"/>
        </w:rPr>
        <w:t>.</w:t>
      </w:r>
      <w:r w:rsidR="00CC1A0E">
        <w:rPr>
          <w:b/>
          <w:sz w:val="22"/>
        </w:rPr>
        <w:t>1</w:t>
      </w:r>
    </w:p>
    <w:p w14:paraId="0299C4F6" w14:textId="45F6DF2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95F9E">
        <w:rPr>
          <w:sz w:val="22"/>
        </w:rPr>
        <w:t>Approval</w:t>
      </w:r>
    </w:p>
    <w:p w14:paraId="6025CCC9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52E1670" w14:textId="2F4FA6EA" w:rsidR="00DF2E6B" w:rsidRDefault="00386B31" w:rsidP="000B5E8E">
      <w:r>
        <w:t>We provide A-MPR proposals for</w:t>
      </w:r>
      <w:r w:rsidR="008D3949">
        <w:t xml:space="preserve"> band n1 </w:t>
      </w:r>
      <w:r w:rsidR="00E645A1">
        <w:t>and updated emission mask for NS_05. The proposals are based on our simulations presented in [</w:t>
      </w:r>
      <w:r w:rsidR="006E43AA">
        <w:t>1</w:t>
      </w:r>
      <w:r w:rsidR="00E645A1">
        <w:t>] and</w:t>
      </w:r>
      <w:r w:rsidR="008C2B24">
        <w:t xml:space="preserve"> WF</w:t>
      </w:r>
      <w:r w:rsidR="00E645A1">
        <w:t xml:space="preserve"> </w:t>
      </w:r>
      <w:r w:rsidR="008C2B24">
        <w:t>of</w:t>
      </w:r>
      <w:r w:rsidR="00E645A1">
        <w:t xml:space="preserve"> previous</w:t>
      </w:r>
      <w:r w:rsidR="008C2B24">
        <w:t xml:space="preserve"> meeting</w:t>
      </w:r>
      <w:r w:rsidR="00E645A1">
        <w:t xml:space="preserve"> [</w:t>
      </w:r>
      <w:r w:rsidR="00A735E7">
        <w:t>2</w:t>
      </w:r>
      <w:r w:rsidR="00E645A1">
        <w:t>].</w:t>
      </w:r>
    </w:p>
    <w:p w14:paraId="741F81E1" w14:textId="502518D4" w:rsidR="000A6A9A" w:rsidRDefault="000A6A9A" w:rsidP="000A6A9A">
      <w:pPr>
        <w:pStyle w:val="Heading1"/>
      </w:pPr>
      <w:r>
        <w:t>2</w:t>
      </w:r>
      <w:r>
        <w:tab/>
      </w:r>
      <w:r w:rsidR="005206FF">
        <w:t>Simulation assumptions and scenario</w:t>
      </w:r>
    </w:p>
    <w:p w14:paraId="7AA739E9" w14:textId="03C991FB" w:rsidR="007C3CB8" w:rsidRPr="007C3CB8" w:rsidRDefault="007C3CB8" w:rsidP="007C3CB8">
      <w:r>
        <w:t xml:space="preserve">Here we provide the simulation scenario and parameters </w:t>
      </w:r>
      <w:r w:rsidR="00D41129">
        <w:t>that were used in the A-MPR simulations</w:t>
      </w:r>
      <w:r w:rsidR="002D3152">
        <w:t xml:space="preserve"> [1]</w:t>
      </w:r>
      <w:r w:rsidR="00D41129">
        <w:t xml:space="preserve"> leading to the proposals.</w:t>
      </w:r>
    </w:p>
    <w:p w14:paraId="46C19995" w14:textId="07DDDDC6" w:rsidR="00C82359" w:rsidRDefault="00C82359" w:rsidP="00C82359">
      <w:pPr>
        <w:pStyle w:val="ListParagraph"/>
        <w:numPr>
          <w:ilvl w:val="0"/>
          <w:numId w:val="8"/>
        </w:numPr>
      </w:pPr>
      <w:r>
        <w:t xml:space="preserve">Operating band n1 (UL </w:t>
      </w:r>
      <w:r w:rsidRPr="00A1115A">
        <w:t>1920</w:t>
      </w:r>
      <w:r>
        <w:t xml:space="preserve"> MHz – </w:t>
      </w:r>
      <w:r w:rsidR="00E7773D" w:rsidRPr="00E7773D">
        <w:t>1980</w:t>
      </w:r>
      <w:r>
        <w:t xml:space="preserve"> MHz)</w:t>
      </w:r>
    </w:p>
    <w:p w14:paraId="544F823D" w14:textId="4AF11217" w:rsidR="00C82359" w:rsidRDefault="00C82359" w:rsidP="00C82359">
      <w:pPr>
        <w:pStyle w:val="ListParagraph"/>
        <w:numPr>
          <w:ilvl w:val="0"/>
          <w:numId w:val="8"/>
        </w:numPr>
      </w:pPr>
      <w:r>
        <w:t>Power class</w:t>
      </w:r>
      <w:r w:rsidR="000D0A17">
        <w:t>es PC2 and</w:t>
      </w:r>
      <w:r>
        <w:t xml:space="preserve"> PC3</w:t>
      </w:r>
    </w:p>
    <w:p w14:paraId="09442F16" w14:textId="77777777" w:rsidR="00C82359" w:rsidRDefault="00C82359" w:rsidP="00C82359">
      <w:pPr>
        <w:pStyle w:val="ListParagraph"/>
        <w:numPr>
          <w:ilvl w:val="0"/>
          <w:numId w:val="8"/>
        </w:numPr>
      </w:pPr>
      <w:r>
        <w:t>WOLA processing</w:t>
      </w:r>
    </w:p>
    <w:p w14:paraId="17CF1910" w14:textId="226073A6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7F014BE2" w14:textId="77777777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6FC90B78" w14:textId="77777777" w:rsidR="00C8235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 xml:space="preserve">, CIM5 -70 </w:t>
      </w:r>
      <w:proofErr w:type="spellStart"/>
      <w:r>
        <w:t>dBc</w:t>
      </w:r>
      <w:proofErr w:type="spellEnd"/>
    </w:p>
    <w:p w14:paraId="7414228A" w14:textId="3E24009D" w:rsidR="00A46001" w:rsidRDefault="00C82359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Only additional spurious emission mask for Japan is simulated. Other gating factors (ACLR, SEM, etc.) are excluded</w:t>
      </w:r>
      <w:r w:rsidR="00D24A8E">
        <w:t xml:space="preserve"> because they are handled by MPR</w:t>
      </w:r>
      <w:r>
        <w:t>.</w:t>
      </w:r>
    </w:p>
    <w:p w14:paraId="6C93860D" w14:textId="17375DE8" w:rsidR="00627678" w:rsidRDefault="00627678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New additional spurious emission mask for Japan</w:t>
      </w:r>
      <w:r w:rsidR="003F3027">
        <w:t xml:space="preserve"> [</w:t>
      </w:r>
      <w:r w:rsidR="00370F7F">
        <w:t>3</w:t>
      </w:r>
      <w:r w:rsidR="003F3027">
        <w:t>]</w:t>
      </w:r>
      <w:r w:rsidR="001E6374">
        <w:t xml:space="preserve"> </w:t>
      </w:r>
      <w:proofErr w:type="spellStart"/>
      <w:r w:rsidR="001E6374">
        <w:t>signaled</w:t>
      </w:r>
      <w:proofErr w:type="spellEnd"/>
      <w:r w:rsidR="001E6374">
        <w:t xml:space="preserve"> with NS_05</w:t>
      </w:r>
      <w:r>
        <w:t>:</w:t>
      </w:r>
    </w:p>
    <w:p w14:paraId="04BC3D6C" w14:textId="626666CD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  <w:rPr>
          <w:lang w:val="en-FI"/>
        </w:rPr>
      </w:pPr>
      <w:r>
        <w:rPr>
          <w:lang w:val="en-US"/>
        </w:rPr>
        <w:t>C</w:t>
      </w:r>
      <w:r w:rsidRPr="00627678">
        <w:rPr>
          <w:lang w:val="en-US"/>
        </w:rPr>
        <w:t>BW = 5MHz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448D0D82" w14:textId="0F939614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1884.5-1910.0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724C13AF" w14:textId="2BF140C7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1910.0-1915.7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19F36599" w14:textId="26413DD0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  <w:rPr>
          <w:lang w:val="en-FI"/>
        </w:rPr>
      </w:pPr>
      <w:r>
        <w:rPr>
          <w:lang w:val="en-US"/>
        </w:rPr>
        <w:t>C</w:t>
      </w:r>
      <w:r w:rsidRPr="00627678">
        <w:rPr>
          <w:lang w:val="en-US"/>
        </w:rPr>
        <w:t>BW = 10</w:t>
      </w:r>
      <w:r>
        <w:rPr>
          <w:lang w:val="en-US"/>
        </w:rPr>
        <w:t xml:space="preserve"> MHz, </w:t>
      </w:r>
      <w:r w:rsidRPr="00627678">
        <w:rPr>
          <w:lang w:val="en-US"/>
        </w:rPr>
        <w:t>15</w:t>
      </w:r>
      <w:r>
        <w:rPr>
          <w:lang w:val="en-US"/>
        </w:rPr>
        <w:t xml:space="preserve"> MHz, </w:t>
      </w:r>
      <w:r w:rsidRPr="00627678">
        <w:rPr>
          <w:lang w:val="en-US"/>
        </w:rPr>
        <w:t>20MHz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298D65D7" w14:textId="10118AF6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1884.5-1906.6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6A5E6786" w14:textId="0C0CABBA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  <w:rPr>
          <w:lang w:val="en-FI"/>
        </w:rPr>
      </w:pPr>
      <w:r w:rsidRPr="00627678">
        <w:rPr>
          <w:lang w:val="en-US"/>
        </w:rPr>
        <w:t>1906.6-1915.7 MHz:</w:t>
      </w:r>
      <w:r w:rsidRPr="00627678">
        <w:rPr>
          <w:lang w:val="en-FI"/>
        </w:rPr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20BDEDEA" w14:textId="77777777" w:rsidR="008634FE" w:rsidRDefault="008634FE" w:rsidP="00FD2DD4">
      <w:pPr>
        <w:rPr>
          <w:lang w:val="sv-SE"/>
        </w:rPr>
      </w:pPr>
    </w:p>
    <w:p w14:paraId="5738770B" w14:textId="72FF7827" w:rsidR="000D1A8B" w:rsidRDefault="00AC6934" w:rsidP="00A735E7">
      <w:pPr>
        <w:pStyle w:val="Heading1"/>
      </w:pPr>
      <w:r>
        <w:t>3</w:t>
      </w:r>
      <w:r w:rsidR="00333F1B">
        <w:tab/>
        <w:t>A-MPR proposal</w:t>
      </w:r>
      <w:r w:rsidR="00271A59">
        <w:t>s</w:t>
      </w:r>
    </w:p>
    <w:p w14:paraId="691F6A86" w14:textId="4442EF7A" w:rsidR="00876A6D" w:rsidRDefault="00AC6934" w:rsidP="00876A6D">
      <w:pPr>
        <w:pStyle w:val="Heading2"/>
      </w:pPr>
      <w:r>
        <w:t>3</w:t>
      </w:r>
      <w:r w:rsidR="00876A6D">
        <w:t>.1</w:t>
      </w:r>
      <w:r w:rsidR="00876A6D">
        <w:tab/>
        <w:t>PC3</w:t>
      </w:r>
    </w:p>
    <w:p w14:paraId="6453777B" w14:textId="622F8C01" w:rsidR="00AC6934" w:rsidRPr="00AC6934" w:rsidRDefault="00BD4A5A" w:rsidP="00AC6934">
      <w:r>
        <w:t>We provided both simulation results and proposals for the previous meeting [</w:t>
      </w:r>
      <w:r w:rsidR="00A735E7">
        <w:t>1</w:t>
      </w:r>
      <w:r>
        <w:t xml:space="preserve">]. </w:t>
      </w:r>
      <w:r w:rsidR="003D5206">
        <w:t>For the present contribution w</w:t>
      </w:r>
      <w:r>
        <w:t>e have adapted our A-MPR proposal for PC3 according to the agreement for A-MPR regions made during the previous meeting [</w:t>
      </w:r>
      <w:r w:rsidR="00A735E7">
        <w:t>2</w:t>
      </w:r>
      <w:r>
        <w:t xml:space="preserve">]. </w:t>
      </w:r>
      <w:r w:rsidR="00B45B25">
        <w:t xml:space="preserve">The only difference in the RB regions between [2] and our current proposal is the IMD3 region at 20 MHz CBW </w:t>
      </w:r>
      <w:r w:rsidR="005E47A6">
        <w:t>highlighted</w:t>
      </w:r>
      <w:r w:rsidR="00B45B25">
        <w:t xml:space="preserve"> with green </w:t>
      </w:r>
      <w:proofErr w:type="spellStart"/>
      <w:r w:rsidR="00B45B25">
        <w:t>color</w:t>
      </w:r>
      <w:proofErr w:type="spellEnd"/>
      <w:r w:rsidR="00B45B25">
        <w:t xml:space="preserve">. According to our analysis, the allocation-image IMD3 does not reach the additional mask when </w:t>
      </w:r>
      <w:proofErr w:type="spellStart"/>
      <w:r w:rsidR="00B45B25">
        <w:t>RBStart</w:t>
      </w:r>
      <w:proofErr w:type="spellEnd"/>
      <w:r w:rsidR="00B45B25">
        <w:t xml:space="preserve"> is 27 or larger with 15 kHz SCS. </w:t>
      </w:r>
      <w:r w:rsidR="007000B0">
        <w:t>We have</w:t>
      </w:r>
      <w:r w:rsidR="00B45B25">
        <w:t xml:space="preserve"> also</w:t>
      </w:r>
      <w:r w:rsidR="007000B0">
        <w:t xml:space="preserve"> provided our </w:t>
      </w:r>
      <w:r w:rsidR="00C87BE4">
        <w:t>results from the simulations</w:t>
      </w:r>
      <w:r w:rsidR="007000B0">
        <w:t xml:space="preserve"> for the no-A-MPR </w:t>
      </w:r>
      <w:proofErr w:type="spellStart"/>
      <w:r w:rsidR="00B40B33">
        <w:t>center</w:t>
      </w:r>
      <w:proofErr w:type="spellEnd"/>
      <w:r w:rsidR="00B40B33">
        <w:t xml:space="preserve"> frequencies</w:t>
      </w:r>
      <w:r w:rsidR="007000B0">
        <w:t xml:space="preserve"> in the</w:t>
      </w:r>
      <w:r w:rsidR="00217B2C">
        <w:t xml:space="preserve"> frequencies highlighted with</w:t>
      </w:r>
      <w:r w:rsidR="007000B0">
        <w:t xml:space="preserve"> yellow </w:t>
      </w:r>
      <w:proofErr w:type="spellStart"/>
      <w:r w:rsidR="00217B2C">
        <w:t>color</w:t>
      </w:r>
      <w:proofErr w:type="spellEnd"/>
      <w:r w:rsidR="00B40B33">
        <w:t>.</w:t>
      </w:r>
    </w:p>
    <w:p w14:paraId="7F1B9A50" w14:textId="2B351216" w:rsidR="00831692" w:rsidRDefault="00831692" w:rsidP="00831692">
      <w:pPr>
        <w:spacing w:line="257" w:lineRule="auto"/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 xml:space="preserve">1 PC3 </w:t>
      </w:r>
      <w:r w:rsidR="0094525E">
        <w:rPr>
          <w:b/>
          <w:bCs/>
        </w:rPr>
        <w:t>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>.</w:t>
      </w:r>
    </w:p>
    <w:p w14:paraId="6F27A6C7" w14:textId="5D2CC6C1" w:rsidR="003D17D2" w:rsidRDefault="003D17D2" w:rsidP="003D17D2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PC3 NS_05.</w:t>
      </w:r>
    </w:p>
    <w:tbl>
      <w:tblPr>
        <w:tblW w:w="10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840"/>
        <w:gridCol w:w="1843"/>
        <w:gridCol w:w="2551"/>
        <w:gridCol w:w="1418"/>
        <w:gridCol w:w="1842"/>
        <w:gridCol w:w="1796"/>
      </w:tblGrid>
      <w:tr w:rsidR="00E241DF" w:rsidRPr="00B40799" w14:paraId="1022BAD6" w14:textId="77777777" w:rsidTr="006A19AB">
        <w:trPr>
          <w:trHeight w:val="101"/>
        </w:trPr>
        <w:tc>
          <w:tcPr>
            <w:tcW w:w="840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AC4197" w14:textId="77777777" w:rsidR="00E241DF" w:rsidRPr="00B40799" w:rsidRDefault="00E241DF" w:rsidP="006A19AB">
            <w:pPr>
              <w:snapToGrid w:val="0"/>
              <w:jc w:val="center"/>
              <w:rPr>
                <w:rFonts w:ascii="MS PGothic" w:eastAsia="MS PGothic" w:hAnsi="MS PGothic"/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NS_05</w:t>
            </w:r>
          </w:p>
        </w:tc>
        <w:tc>
          <w:tcPr>
            <w:tcW w:w="1843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5D26C2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</w:t>
            </w:r>
            <w:r w:rsidRPr="00B40799">
              <w:rPr>
                <w:rFonts w:hint="eastAsia"/>
                <w:bCs/>
                <w:iCs/>
                <w:sz w:val="18"/>
                <w:szCs w:val="18"/>
                <w:vertAlign w:val="subscript"/>
                <w:lang w:eastAsia="zh-CN"/>
              </w:rPr>
              <w:t xml:space="preserve">c 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MHz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A49F57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Region A1</w:t>
            </w:r>
          </w:p>
        </w:tc>
        <w:tc>
          <w:tcPr>
            <w:tcW w:w="3638" w:type="dxa"/>
            <w:gridSpan w:val="2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81B5A8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Region A2</w:t>
            </w:r>
          </w:p>
        </w:tc>
      </w:tr>
      <w:tr w:rsidR="00E241DF" w:rsidRPr="00B40799" w14:paraId="0A50DB15" w14:textId="77777777" w:rsidTr="006A19AB">
        <w:trPr>
          <w:trHeight w:val="20"/>
        </w:trPr>
        <w:tc>
          <w:tcPr>
            <w:tcW w:w="840" w:type="dxa"/>
            <w:vMerge/>
            <w:shd w:val="clear" w:color="auto" w:fill="FFFFFF" w:themeFill="background1"/>
            <w:vAlign w:val="center"/>
            <w:hideMark/>
          </w:tcPr>
          <w:p w14:paraId="1F665E30" w14:textId="77777777" w:rsidR="00E241DF" w:rsidRPr="00B40799" w:rsidRDefault="00E241DF" w:rsidP="006A19AB">
            <w:pPr>
              <w:rPr>
                <w:rFonts w:ascii="MS PGothic" w:eastAsia="MS PGothic" w:hAnsi="MS PGothic" w:cs="MS PGothic"/>
                <w:bCs/>
                <w:iCs/>
                <w:sz w:val="18"/>
                <w:szCs w:val="18"/>
                <w:lang w:val="en-US" w:eastAsia="zh-CN"/>
              </w:rPr>
            </w:pPr>
          </w:p>
        </w:tc>
        <w:tc>
          <w:tcPr>
            <w:tcW w:w="1843" w:type="dxa"/>
            <w:vMerge/>
            <w:shd w:val="clear" w:color="auto" w:fill="FFFFFF" w:themeFill="background1"/>
            <w:vAlign w:val="center"/>
            <w:hideMark/>
          </w:tcPr>
          <w:p w14:paraId="353824FD" w14:textId="77777777" w:rsidR="00E241DF" w:rsidRPr="00B40799" w:rsidRDefault="00E241DF" w:rsidP="006A19AB">
            <w:pPr>
              <w:rPr>
                <w:rFonts w:ascii="MS PGothic" w:eastAsia="MS PGothic" w:hAnsi="MS PGothic" w:cs="MS PGothic"/>
                <w:bCs/>
                <w:iCs/>
                <w:sz w:val="18"/>
                <w:szCs w:val="18"/>
                <w:lang w:val="en-US" w:eastAsia="zh-CN"/>
              </w:rPr>
            </w:pP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EFD7AD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LCRB</w:t>
            </w:r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31D28E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6748BC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LCRB</w:t>
            </w:r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5E2225" w14:textId="77777777" w:rsidR="00E241DF" w:rsidRPr="00B40799" w:rsidRDefault="00E241DF" w:rsidP="006A19AB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</w:p>
        </w:tc>
      </w:tr>
      <w:tr w:rsidR="00E241DF" w:rsidRPr="00B40799" w14:paraId="02E44AD4" w14:textId="77777777" w:rsidTr="006A19AB">
        <w:trPr>
          <w:trHeight w:val="91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F16ED9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10M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3659D6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 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29.43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21733B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≥ 1.5*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</w:t>
            </w:r>
            <w:r w:rsidRPr="00B40799">
              <w:rPr>
                <w:rFonts w:hint="eastAsia"/>
                <w:bCs/>
                <w:iCs/>
                <w:sz w:val="18"/>
                <w:szCs w:val="18"/>
                <w:vertAlign w:val="subscript"/>
                <w:lang w:eastAsia="zh-CN"/>
              </w:rPr>
              <w:t>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 + 4.7MHz/12/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4E8E73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BBC0E5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E3F96A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1.8MHz/12/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E241DF" w:rsidRPr="00B40799" w14:paraId="39CF44E5" w14:textId="77777777" w:rsidTr="006A19AB">
        <w:trPr>
          <w:trHeight w:val="160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174909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15M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59A395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1927.5</w:t>
            </w:r>
            <w:r w:rsidRPr="00B40799">
              <w:rPr>
                <w:rFonts w:ascii="Cambria Math" w:hAnsi="Cambria Math" w:cs="Cambria Math"/>
                <w:bCs/>
                <w:iCs/>
                <w:sz w:val="18"/>
                <w:szCs w:val="18"/>
                <w:lang w:eastAsia="zh-CN"/>
              </w:rPr>
              <w:t>≦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fc</w:t>
            </w:r>
            <w:r w:rsidRPr="00B40799">
              <w:rPr>
                <w:rFonts w:ascii="MS Gothic" w:eastAsia="MS Gothic" w:hAnsi="MS Gothic" w:cs="MS Gothic" w:hint="eastAsia"/>
                <w:bCs/>
                <w:iCs/>
                <w:sz w:val="18"/>
                <w:szCs w:val="18"/>
                <w:lang w:eastAsia="zh-CN"/>
              </w:rPr>
              <w:t>＜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1932.5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E55645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&gt;=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*1.45 + 4.68MHz/12/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2B8D23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D267CF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3.6MHz/12/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E53FDA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3.6MHz/12/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E241DF" w:rsidRPr="00B40799" w14:paraId="0AD99015" w14:textId="77777777" w:rsidTr="006A19AB">
        <w:trPr>
          <w:trHeight w:val="20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92CF98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15M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32E239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1932.5</w:t>
            </w:r>
            <w:r w:rsidRPr="00B40799">
              <w:rPr>
                <w:rFonts w:ascii="Cambria Math" w:hAnsi="Cambria Math" w:cs="Cambria Math"/>
                <w:bCs/>
                <w:iCs/>
                <w:sz w:val="18"/>
                <w:szCs w:val="18"/>
                <w:lang w:eastAsia="zh-CN"/>
              </w:rPr>
              <w:t>≦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fc</w:t>
            </w:r>
            <w:r w:rsidRPr="00B40799">
              <w:rPr>
                <w:rFonts w:ascii="MS Gothic" w:eastAsia="MS Gothic" w:hAnsi="MS Gothic" w:cs="MS Gothic" w:hint="eastAsia"/>
                <w:bCs/>
                <w:iCs/>
                <w:sz w:val="18"/>
                <w:szCs w:val="18"/>
                <w:lang w:eastAsia="zh-CN"/>
              </w:rPr>
              <w:t>＜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193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6.70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1D5CAE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≥ 12.96/12/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794CFC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≤ 0.54/12/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8B4E38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4478C3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E241DF" w:rsidRPr="00B40799" w14:paraId="089D41A1" w14:textId="77777777" w:rsidTr="006A19AB">
        <w:trPr>
          <w:trHeight w:val="348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7934CB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20M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EB2E4E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 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194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4.07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C5C4904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&gt;=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*1.5 + 4.14MHz/12/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6A00C2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ABF84F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5.76MHz/12/</w:t>
            </w:r>
            <w:proofErr w:type="spellStart"/>
            <w:proofErr w:type="gram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  <w:proofErr w:type="gramEnd"/>
          </w:p>
          <w:p w14:paraId="3C619C68" w14:textId="77777777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*1.5 + 4.14MHz/12/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BA13FB" w14:textId="192767FA" w:rsidR="00E241DF" w:rsidRPr="00B40799" w:rsidRDefault="00E241DF" w:rsidP="006A19AB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 xml:space="preserve">&lt;= </w:t>
            </w:r>
            <w:r w:rsidR="00B45B25" w:rsidRPr="00B45B25">
              <w:rPr>
                <w:bCs/>
                <w:iCs/>
                <w:sz w:val="18"/>
                <w:szCs w:val="18"/>
                <w:highlight w:val="green"/>
                <w:lang w:eastAsia="zh-CN"/>
              </w:rPr>
              <w:t>4.68</w:t>
            </w:r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>MHz/12/</w:t>
            </w:r>
            <w:proofErr w:type="spellStart"/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>scs</w:t>
            </w:r>
            <w:proofErr w:type="spellEnd"/>
          </w:p>
        </w:tc>
      </w:tr>
    </w:tbl>
    <w:p w14:paraId="49727811" w14:textId="77777777" w:rsidR="003D17D2" w:rsidRDefault="003D17D2" w:rsidP="00831692">
      <w:pPr>
        <w:spacing w:line="257" w:lineRule="auto"/>
        <w:rPr>
          <w:b/>
          <w:bCs/>
        </w:rPr>
      </w:pPr>
    </w:p>
    <w:p w14:paraId="31AB2757" w14:textId="77777777" w:rsidR="00E241DF" w:rsidRDefault="00E241DF" w:rsidP="003D17D2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755CABB9" w14:textId="0F28F77D" w:rsidR="003D17D2" w:rsidRDefault="003D17D2" w:rsidP="003D17D2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PC3 NS_05.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05"/>
        <w:gridCol w:w="960"/>
        <w:gridCol w:w="694"/>
        <w:gridCol w:w="732"/>
        <w:gridCol w:w="1103"/>
        <w:gridCol w:w="1163"/>
        <w:gridCol w:w="1173"/>
        <w:gridCol w:w="1173"/>
        <w:gridCol w:w="694"/>
        <w:gridCol w:w="732"/>
      </w:tblGrid>
      <w:tr w:rsidR="00E241DF" w14:paraId="504878D1" w14:textId="77777777" w:rsidTr="006A19AB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CA2EE" w14:textId="77777777" w:rsidR="00E241DF" w:rsidRDefault="00E241DF" w:rsidP="006A19A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36BB6" w14:textId="77777777" w:rsidR="00E241DF" w:rsidRDefault="00E241DF" w:rsidP="006A19AB">
            <w:pPr>
              <w:pStyle w:val="TAH"/>
            </w:pPr>
            <w:r>
              <w:t>CBW = 10 MHz,</w:t>
            </w:r>
          </w:p>
          <w:p w14:paraId="14080A80" w14:textId="77777777" w:rsidR="00E241DF" w:rsidRDefault="00E241DF" w:rsidP="006A19AB">
            <w:pPr>
              <w:pStyle w:val="TAH"/>
            </w:pPr>
            <w:r>
              <w:t xml:space="preserve"> Fc &lt; </w:t>
            </w:r>
            <w:r w:rsidRPr="007D1938">
              <w:rPr>
                <w:shd w:val="clear" w:color="auto" w:fill="FFFF00"/>
              </w:rPr>
              <w:t>1929.43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77AD6" w14:textId="77777777" w:rsidR="00E241DF" w:rsidRDefault="00E241DF" w:rsidP="006A19AB">
            <w:pPr>
              <w:pStyle w:val="TAH"/>
            </w:pPr>
            <w:r>
              <w:t>CBW = 15 MHz,</w:t>
            </w:r>
          </w:p>
          <w:p w14:paraId="4F802F45" w14:textId="77777777" w:rsidR="00E241DF" w:rsidRDefault="00E241DF" w:rsidP="006A19AB">
            <w:pPr>
              <w:pStyle w:val="TAH"/>
            </w:pPr>
            <w:r>
              <w:t xml:space="preserve"> 1927.5 MHz &lt;= Fc &lt; 1932.5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24782" w14:textId="77777777" w:rsidR="00E241DF" w:rsidRDefault="00E241DF" w:rsidP="006A19AB">
            <w:pPr>
              <w:pStyle w:val="TAH"/>
            </w:pPr>
            <w:r>
              <w:t>CBW = 15 MHz,</w:t>
            </w:r>
          </w:p>
          <w:p w14:paraId="039DE6C0" w14:textId="77777777" w:rsidR="00E241DF" w:rsidRDefault="00E241DF" w:rsidP="006A19AB">
            <w:pPr>
              <w:pStyle w:val="TAH"/>
            </w:pPr>
            <w:r>
              <w:t xml:space="preserve"> 1932.5 MHz &lt;= Fc &lt; </w:t>
            </w:r>
            <w:r w:rsidRPr="007D1938">
              <w:rPr>
                <w:shd w:val="clear" w:color="auto" w:fill="FFFF00"/>
              </w:rPr>
              <w:t>1936.70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A00C8" w14:textId="77777777" w:rsidR="00E241DF" w:rsidRDefault="00E241DF" w:rsidP="006A19AB">
            <w:pPr>
              <w:pStyle w:val="TAH"/>
            </w:pPr>
            <w:r>
              <w:t>CBW = 20 MHz,</w:t>
            </w:r>
          </w:p>
          <w:p w14:paraId="23ECD8DE" w14:textId="77777777" w:rsidR="00E241DF" w:rsidRDefault="00E241DF" w:rsidP="006A19AB">
            <w:pPr>
              <w:pStyle w:val="TAH"/>
            </w:pPr>
            <w:r>
              <w:t xml:space="preserve"> Fc &lt; </w:t>
            </w:r>
            <w:r w:rsidRPr="007D1938">
              <w:rPr>
                <w:shd w:val="clear" w:color="auto" w:fill="FFFF00"/>
              </w:rPr>
              <w:t>1944.07 MHz</w:t>
            </w:r>
          </w:p>
        </w:tc>
      </w:tr>
      <w:tr w:rsidR="00E241DF" w14:paraId="430EDC9F" w14:textId="77777777" w:rsidTr="006A19AB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FBE4C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43152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4C3BE" w14:textId="77777777" w:rsidR="00E241DF" w:rsidRDefault="00E241DF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64FA0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993C8" w14:textId="77777777" w:rsidR="00E241DF" w:rsidRDefault="00E241DF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70D49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59B1B" w14:textId="77777777" w:rsidR="00E241DF" w:rsidRDefault="00E241DF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6918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8BB86" w14:textId="77777777" w:rsidR="00E241DF" w:rsidRDefault="00E241DF" w:rsidP="006A19AB">
            <w:pPr>
              <w:pStyle w:val="TAH"/>
            </w:pPr>
            <w:r>
              <w:t>A2</w:t>
            </w:r>
          </w:p>
        </w:tc>
      </w:tr>
      <w:tr w:rsidR="00E241DF" w14:paraId="4ACB99D4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328A8B" w14:textId="77777777" w:rsidR="00E241DF" w:rsidRDefault="00E241DF" w:rsidP="006A19A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F9B49D" w14:textId="77777777" w:rsidR="00E241DF" w:rsidRDefault="00E241DF" w:rsidP="006A19A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2B4C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D92D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7925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5985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192F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1419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E087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8539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E241DF" w14:paraId="74B1ADC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D928E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037D1D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38EC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9994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9ED9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DA26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C721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1649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D1AA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5113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241DF" w14:paraId="0926F787" w14:textId="77777777" w:rsidTr="006A19A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6402AF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C7CA92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2F21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5F41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9270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B9016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3739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601E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4E96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A8AAD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E241DF" w14:paraId="3E18A632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2A001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F1156A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F4F2F" w14:textId="77777777" w:rsidR="00E241DF" w:rsidRPr="00EF476C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DA972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A5F7E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E3FE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5BC83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DA74A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7871E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75D72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E241DF" w14:paraId="4B652461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ACA674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7A8542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71C01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A22D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748B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DF15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18F4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2281A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945CA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70FC7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224044C9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231725C" w14:textId="77777777" w:rsidR="00E241DF" w:rsidRDefault="00E241DF" w:rsidP="006A19A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FCF416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CC07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0893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D0A1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867D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CDDF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A95E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60ACD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9175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241DF" w14:paraId="5A168A6E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69B9C01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BC82B1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EA03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4FE46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BA84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3BEB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8C6FA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643C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2224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9A54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241DF" w14:paraId="55C24F78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DC97E8C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087982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A2FFE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FECD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E4F4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3EF5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2D92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20F4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1DE2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46E8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241DF" w14:paraId="516A739A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A6FA18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94D0AC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6306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B91B1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12EE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25592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9BEA5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39C68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3FAC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96D1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</w:tbl>
    <w:p w14:paraId="2D87AD75" w14:textId="77777777" w:rsidR="003D17D2" w:rsidRDefault="003D17D2" w:rsidP="00831692">
      <w:pPr>
        <w:spacing w:line="257" w:lineRule="auto"/>
        <w:rPr>
          <w:b/>
          <w:bCs/>
        </w:rPr>
      </w:pPr>
    </w:p>
    <w:p w14:paraId="76422B6D" w14:textId="4EBE3ED1" w:rsidR="000F7A78" w:rsidRPr="00831692" w:rsidRDefault="000F7A78" w:rsidP="000F7A78"/>
    <w:p w14:paraId="5A56E419" w14:textId="66556FC0" w:rsidR="00876A6D" w:rsidRDefault="00AC6934" w:rsidP="00876A6D">
      <w:pPr>
        <w:pStyle w:val="Heading2"/>
      </w:pPr>
      <w:r>
        <w:t>3</w:t>
      </w:r>
      <w:r w:rsidR="00876A6D">
        <w:t>.2</w:t>
      </w:r>
      <w:r w:rsidR="00876A6D">
        <w:tab/>
        <w:t>PC2</w:t>
      </w:r>
    </w:p>
    <w:p w14:paraId="11DEFC54" w14:textId="3062EE6A" w:rsidR="00AC6934" w:rsidRDefault="00F34F08" w:rsidP="00AC6934">
      <w:r>
        <w:t>Since no agreement on the</w:t>
      </w:r>
      <w:r w:rsidR="00AE3D7E">
        <w:t xml:space="preserve"> harmonized</w:t>
      </w:r>
      <w:r>
        <w:t xml:space="preserve"> A-MPR region</w:t>
      </w:r>
      <w:r w:rsidR="00AE3D7E">
        <w:t xml:space="preserve"> definition</w:t>
      </w:r>
      <w:r>
        <w:t xml:space="preserve"> for PC2 was made during the previous meeting</w:t>
      </w:r>
      <w:r w:rsidR="00AE3D7E">
        <w:t xml:space="preserve"> [</w:t>
      </w:r>
      <w:r w:rsidR="00A735E7">
        <w:t>2</w:t>
      </w:r>
      <w:r w:rsidR="00AE3D7E">
        <w:t>]</w:t>
      </w:r>
      <w:r w:rsidRPr="00EF01BA">
        <w:t xml:space="preserve">, </w:t>
      </w:r>
      <w:r>
        <w:t>we resubmit our proposal from [</w:t>
      </w:r>
      <w:r w:rsidR="00A735E7">
        <w:t>1</w:t>
      </w:r>
      <w:r>
        <w:t>].</w:t>
      </w:r>
      <w:r w:rsidR="00B219AD">
        <w:t xml:space="preserve"> In Appendix we show </w:t>
      </w:r>
      <w:r w:rsidR="00F33CDA">
        <w:t xml:space="preserve">complete sets of </w:t>
      </w:r>
      <w:r w:rsidR="00B219AD">
        <w:t>the A-MPR triangles from the proposal.</w:t>
      </w:r>
      <w:r w:rsidR="005278CA">
        <w:t xml:space="preserve"> In Fig. 1 we show some examples of the</w:t>
      </w:r>
      <w:r w:rsidR="00A735E7">
        <w:t>m</w:t>
      </w:r>
      <w:r w:rsidR="005278CA">
        <w:t>.</w:t>
      </w:r>
    </w:p>
    <w:p w14:paraId="766B9370" w14:textId="3CB92301" w:rsidR="00E241DF" w:rsidRDefault="00E241DF" w:rsidP="00E241DF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 xml:space="preserve">1 PC2 </w:t>
      </w:r>
      <w:r w:rsidR="0094525E">
        <w:rPr>
          <w:b/>
          <w:bCs/>
        </w:rPr>
        <w:t>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>.</w:t>
      </w:r>
    </w:p>
    <w:p w14:paraId="18042A59" w14:textId="117938B1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proposed A-MPR regions for n1 PC2 </w:t>
      </w:r>
      <w:r w:rsidR="00F47215">
        <w:rPr>
          <w:rFonts w:ascii="Arial" w:eastAsia="Arial" w:hAnsi="Arial" w:cs="Arial"/>
          <w:b/>
          <w:bCs/>
        </w:rPr>
        <w:t>NS_05</w:t>
      </w:r>
      <w:r>
        <w:rPr>
          <w:rFonts w:ascii="Arial" w:eastAsia="Arial" w:hAnsi="Arial" w:cs="Arial"/>
          <w:b/>
          <w:bCs/>
        </w:rPr>
        <w:t>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E241DF" w14:paraId="36713B60" w14:textId="77777777" w:rsidTr="006A19A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95924" w14:textId="77777777" w:rsidR="00E241DF" w:rsidRDefault="00E241DF" w:rsidP="006A19A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DBEDB" w14:textId="77777777" w:rsidR="00E241DF" w:rsidRDefault="00E241DF" w:rsidP="006A19AB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F85F1" w14:textId="77777777" w:rsidR="00E241DF" w:rsidRDefault="00E241DF" w:rsidP="006A19A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232BC" w14:textId="77777777" w:rsidR="00E241DF" w:rsidRDefault="00E241DF" w:rsidP="006A19AB">
            <w:pPr>
              <w:pStyle w:val="TAH"/>
            </w:pPr>
            <w:r>
              <w:t>A-MPR</w:t>
            </w:r>
          </w:p>
        </w:tc>
      </w:tr>
      <w:tr w:rsidR="00E241DF" w14:paraId="6B713842" w14:textId="77777777" w:rsidTr="006A19A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FACFD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C3AF4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E82B4" w14:textId="77777777" w:rsidR="00E241DF" w:rsidRDefault="00E241DF" w:rsidP="006A19AB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5D38E19F" w14:textId="77777777" w:rsidR="00E241DF" w:rsidRDefault="00E241DF" w:rsidP="006A19A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46D5F" w14:textId="77777777" w:rsidR="00E241DF" w:rsidRDefault="00E241DF" w:rsidP="006A19A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854C2D4" w14:textId="77777777" w:rsidR="00E241DF" w:rsidRDefault="00E241DF" w:rsidP="006A19A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33FBE" w14:textId="77777777" w:rsidR="00E241DF" w:rsidRDefault="00E241DF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E241DF" w14:paraId="309BDECA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882CD1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C3D0C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2EB73A" w14:textId="77777777" w:rsidR="00E241DF" w:rsidRPr="002307FD" w:rsidRDefault="00E241DF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7D295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685E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3CC5F09A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BEA620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8030D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9D300" w14:textId="77777777" w:rsidR="00E241DF" w:rsidRPr="002307FD" w:rsidRDefault="00E241DF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09991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01F1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61D34CCB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AC1AB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899EF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A55F2B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10037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00BD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E241DF" w14:paraId="627DBFB2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35E470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89443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0C217E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DD23C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448E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5B173B65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2FEDC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1A42B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3B3ED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A6EAE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4E30D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69F7D078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E6B1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6ED2DB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9BE74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5B40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8C483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241DF" w14:paraId="16718E1B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058799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FEA0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31C22B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CB3B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B679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E241DF" w14:paraId="0B4BA212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656685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1AC572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158B0B" w14:textId="77777777" w:rsidR="00E241DF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3FCA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0CD29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478B3147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954FE6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270FB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9274FC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EC668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E5BF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241DF" w14:paraId="1CAE365F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EE581F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B77A3F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9ACA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2A1B1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07B3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241DF" w14:paraId="56F1D9D6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6893E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FF0A5D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3D7EE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9698F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37B67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241DF" w14:paraId="228B27FC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3EC22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AB4315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9729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CFAC5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D261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E241DF" w14:paraId="7B98336A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9AA0A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D2403" w14:textId="77777777" w:rsidR="00E241DF" w:rsidRPr="001C2ABA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6B73E2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9B6A" w14:textId="77777777" w:rsidR="00E241DF" w:rsidRPr="002307FD" w:rsidRDefault="00E241DF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C0428" w14:textId="77777777" w:rsidR="00E241DF" w:rsidRDefault="00E241DF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18F97540" w14:textId="77777777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6F437682" w14:textId="77777777" w:rsidR="00F47215" w:rsidRDefault="00F47215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3513E8F3" w14:textId="77B899EC" w:rsidR="00E241DF" w:rsidRDefault="00E241DF" w:rsidP="00E241D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proposed A-MPR values for n1 PC2 </w:t>
      </w:r>
      <w:r w:rsidR="00F47215">
        <w:rPr>
          <w:rFonts w:ascii="Arial" w:eastAsia="Arial" w:hAnsi="Arial" w:cs="Arial"/>
          <w:b/>
          <w:bCs/>
        </w:rPr>
        <w:t>NS_05</w:t>
      </w:r>
      <w:r>
        <w:rPr>
          <w:rFonts w:ascii="Arial" w:eastAsia="Arial" w:hAnsi="Arial" w:cs="Arial"/>
          <w:b/>
          <w:bCs/>
        </w:rPr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E241DF" w14:paraId="77B7A2BC" w14:textId="77777777" w:rsidTr="006A19AB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C7DCE" w14:textId="77777777" w:rsidR="00E241DF" w:rsidRDefault="00E241DF" w:rsidP="006A19A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32546" w14:textId="77777777" w:rsidR="00E241DF" w:rsidRDefault="00E241DF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9B54F" w14:textId="77777777" w:rsidR="00E241DF" w:rsidRDefault="00E241DF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D9175" w14:textId="77777777" w:rsidR="00E241DF" w:rsidRDefault="00E241DF" w:rsidP="006A19AB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215CA" w14:textId="77777777" w:rsidR="00E241DF" w:rsidRDefault="00E241DF" w:rsidP="006A19AB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AA986" w14:textId="77777777" w:rsidR="00E241DF" w:rsidRDefault="00E241DF" w:rsidP="006A19AB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62391" w14:textId="77777777" w:rsidR="00E241DF" w:rsidRDefault="00E241DF" w:rsidP="006A19AB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F39C1" w14:textId="77777777" w:rsidR="00E241DF" w:rsidRDefault="00E241DF" w:rsidP="006A19AB">
            <w:pPr>
              <w:pStyle w:val="TAH"/>
            </w:pPr>
            <w:r>
              <w:t>A7</w:t>
            </w:r>
          </w:p>
        </w:tc>
      </w:tr>
      <w:tr w:rsidR="00E241DF" w14:paraId="0576B4E9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EB0FCA" w14:textId="77777777" w:rsidR="00E241DF" w:rsidRDefault="00E241DF" w:rsidP="006A19A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C99E37" w14:textId="77777777" w:rsidR="00E241DF" w:rsidRDefault="00E241DF" w:rsidP="006A19A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751AF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59F2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6BF3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3192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86AB2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208B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5AE2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39073B78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06FE9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621703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9A95A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2C4A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F8A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3671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7260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A2B9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6116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E241DF" w14:paraId="065236DF" w14:textId="77777777" w:rsidTr="006A19A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813F43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64D0EC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FB091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5ABC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BC9E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EAB1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68651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BC018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53D6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17001E07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0FCC4D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1D5DCB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41AF3" w14:textId="77777777" w:rsidR="00E241DF" w:rsidRPr="00EF476C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AACD4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4FE9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865F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D610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0BD7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02E6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4D890F1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C9D79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822E3A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4704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3AAA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6D397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FF230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B0D5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B2CF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85385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1BDE4356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E142C30" w14:textId="77777777" w:rsidR="00E241DF" w:rsidRDefault="00E241DF" w:rsidP="006A19A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EFF094" w14:textId="77777777" w:rsidR="00E241DF" w:rsidRDefault="00E241DF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D07A7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B59C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EEA8C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E7D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3A515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0FF62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2038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E241DF" w14:paraId="3F037AD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8CA064C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05319" w14:textId="77777777" w:rsidR="00E241DF" w:rsidRDefault="00E241DF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0B67B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562B3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85AF3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5E1BC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1D1C0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86E2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7430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58E49711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38BC03B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5A472A" w14:textId="77777777" w:rsidR="00E241DF" w:rsidRDefault="00E241DF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8E4C8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DB44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A1004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52579" w14:textId="77777777" w:rsidR="00E241DF" w:rsidRDefault="00E241DF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B5963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12148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6735D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  <w:tr w:rsidR="00E241DF" w14:paraId="707A2634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48450AD" w14:textId="77777777" w:rsidR="00E241DF" w:rsidRDefault="00E241DF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17CD18" w14:textId="77777777" w:rsidR="00E241DF" w:rsidRDefault="00E241DF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40029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71B35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B92E6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F68C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48C37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3EA9B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C00DE" w14:textId="77777777" w:rsidR="00E241DF" w:rsidRDefault="00E241DF" w:rsidP="006A19AB">
            <w:pPr>
              <w:pStyle w:val="TAC"/>
              <w:rPr>
                <w:rFonts w:cs="Arial"/>
              </w:rPr>
            </w:pPr>
          </w:p>
        </w:tc>
      </w:tr>
    </w:tbl>
    <w:p w14:paraId="3D27F6D2" w14:textId="77777777" w:rsidR="00E241DF" w:rsidRDefault="00E241DF" w:rsidP="00AC6934"/>
    <w:p w14:paraId="45763A8A" w14:textId="77777777" w:rsidR="0091536C" w:rsidRDefault="0091536C" w:rsidP="0091536C">
      <w:pPr>
        <w:rPr>
          <w:lang w:val="sv-SE"/>
        </w:rPr>
      </w:pPr>
      <w:r>
        <w:rPr>
          <w:noProof/>
        </w:rPr>
        <w:drawing>
          <wp:inline distT="0" distB="0" distL="0" distR="0" wp14:anchorId="0801834A" wp14:editId="3D1664A8">
            <wp:extent cx="2996190" cy="2246381"/>
            <wp:effectExtent l="0" t="0" r="0" b="1905"/>
            <wp:docPr id="821392685" name="Picture 7" descr="A graph with red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392685" name="Picture 7" descr="A graph with red and green squar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205268" wp14:editId="36061D4C">
            <wp:extent cx="2996190" cy="2246381"/>
            <wp:effectExtent l="0" t="0" r="0" b="1905"/>
            <wp:docPr id="892868718" name="Picture 8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868718" name="Picture 8" descr="A graph with different colored bars and numbe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9ECB52" wp14:editId="1DEAD30C">
            <wp:extent cx="2996190" cy="2246381"/>
            <wp:effectExtent l="0" t="0" r="0" b="1905"/>
            <wp:docPr id="1648422481" name="Picture 7" descr="A graph with red triangle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422481" name="Picture 7" descr="A graph with red triangle and green square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AF270F" wp14:editId="5E7A5106">
            <wp:extent cx="2996190" cy="2246381"/>
            <wp:effectExtent l="0" t="0" r="0" b="1905"/>
            <wp:docPr id="257464854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64854" name="Picture 8" descr="A graph with different colored ba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092ED" w14:textId="4553579B" w:rsidR="0091536C" w:rsidRDefault="0091536C" w:rsidP="0091536C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 to satisfy the new NS_05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 for PC2.</w:t>
      </w:r>
    </w:p>
    <w:p w14:paraId="7E48C02B" w14:textId="77777777" w:rsidR="0091536C" w:rsidRPr="0091536C" w:rsidRDefault="0091536C" w:rsidP="00AC6934">
      <w:pPr>
        <w:rPr>
          <w:lang w:val="sv-SE"/>
        </w:rPr>
      </w:pPr>
    </w:p>
    <w:p w14:paraId="79DCE916" w14:textId="00EA249D" w:rsidR="0073496C" w:rsidRDefault="00AC6934" w:rsidP="0073496C">
      <w:pPr>
        <w:pStyle w:val="Heading1"/>
      </w:pPr>
      <w:r>
        <w:t>4</w:t>
      </w:r>
      <w:r w:rsidR="0073496C">
        <w:tab/>
        <w:t>Conclusion</w:t>
      </w:r>
      <w:r w:rsidR="00F1354A">
        <w:t>s</w:t>
      </w:r>
    </w:p>
    <w:p w14:paraId="4EA50F25" w14:textId="744175DE" w:rsidR="00DC0B8A" w:rsidRDefault="007458DC" w:rsidP="00FD2DD4">
      <w:r>
        <w:t>Based on our simulation results we have made the following proposals.</w:t>
      </w:r>
    </w:p>
    <w:p w14:paraId="7E25392E" w14:textId="77777777" w:rsidR="007458DC" w:rsidRDefault="007458DC" w:rsidP="007458DC">
      <w:pPr>
        <w:spacing w:line="257" w:lineRule="auto"/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1 PC3 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>.</w:t>
      </w:r>
    </w:p>
    <w:p w14:paraId="52444797" w14:textId="77777777" w:rsidR="00BF2927" w:rsidRDefault="00BF2927" w:rsidP="00BF2927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PC3 NS_05.</w:t>
      </w:r>
    </w:p>
    <w:tbl>
      <w:tblPr>
        <w:tblW w:w="10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840"/>
        <w:gridCol w:w="1843"/>
        <w:gridCol w:w="2551"/>
        <w:gridCol w:w="1418"/>
        <w:gridCol w:w="1842"/>
        <w:gridCol w:w="1796"/>
      </w:tblGrid>
      <w:tr w:rsidR="00BF2927" w:rsidRPr="00B40799" w14:paraId="63A10C58" w14:textId="77777777" w:rsidTr="00B86DB9">
        <w:trPr>
          <w:trHeight w:val="101"/>
        </w:trPr>
        <w:tc>
          <w:tcPr>
            <w:tcW w:w="840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7B4E17" w14:textId="77777777" w:rsidR="00BF2927" w:rsidRPr="00B40799" w:rsidRDefault="00BF2927" w:rsidP="00B86DB9">
            <w:pPr>
              <w:snapToGrid w:val="0"/>
              <w:jc w:val="center"/>
              <w:rPr>
                <w:rFonts w:ascii="MS PGothic" w:eastAsia="MS PGothic" w:hAnsi="MS PGothic"/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NS_05</w:t>
            </w:r>
          </w:p>
        </w:tc>
        <w:tc>
          <w:tcPr>
            <w:tcW w:w="1843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6F80DA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</w:t>
            </w:r>
            <w:r w:rsidRPr="00B40799">
              <w:rPr>
                <w:rFonts w:hint="eastAsia"/>
                <w:bCs/>
                <w:iCs/>
                <w:sz w:val="18"/>
                <w:szCs w:val="18"/>
                <w:vertAlign w:val="subscript"/>
                <w:lang w:eastAsia="zh-CN"/>
              </w:rPr>
              <w:t xml:space="preserve">c 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MHz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AF0364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Region A1</w:t>
            </w:r>
          </w:p>
        </w:tc>
        <w:tc>
          <w:tcPr>
            <w:tcW w:w="3638" w:type="dxa"/>
            <w:gridSpan w:val="2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21BECA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/>
                <w:bCs/>
                <w:iCs/>
                <w:sz w:val="18"/>
                <w:szCs w:val="18"/>
                <w:lang w:eastAsia="zh-CN"/>
              </w:rPr>
              <w:t>Region A2</w:t>
            </w:r>
          </w:p>
        </w:tc>
      </w:tr>
      <w:tr w:rsidR="00BF2927" w:rsidRPr="00B40799" w14:paraId="7872CBE3" w14:textId="77777777" w:rsidTr="00B86DB9">
        <w:trPr>
          <w:trHeight w:val="20"/>
        </w:trPr>
        <w:tc>
          <w:tcPr>
            <w:tcW w:w="840" w:type="dxa"/>
            <w:vMerge/>
            <w:shd w:val="clear" w:color="auto" w:fill="FFFFFF" w:themeFill="background1"/>
            <w:vAlign w:val="center"/>
            <w:hideMark/>
          </w:tcPr>
          <w:p w14:paraId="34637852" w14:textId="77777777" w:rsidR="00BF2927" w:rsidRPr="00B40799" w:rsidRDefault="00BF2927" w:rsidP="00B86DB9">
            <w:pPr>
              <w:rPr>
                <w:rFonts w:ascii="MS PGothic" w:eastAsia="MS PGothic" w:hAnsi="MS PGothic" w:cs="MS PGothic"/>
                <w:bCs/>
                <w:iCs/>
                <w:sz w:val="18"/>
                <w:szCs w:val="18"/>
                <w:lang w:val="en-US" w:eastAsia="zh-CN"/>
              </w:rPr>
            </w:pPr>
          </w:p>
        </w:tc>
        <w:tc>
          <w:tcPr>
            <w:tcW w:w="1843" w:type="dxa"/>
            <w:vMerge/>
            <w:shd w:val="clear" w:color="auto" w:fill="FFFFFF" w:themeFill="background1"/>
            <w:vAlign w:val="center"/>
            <w:hideMark/>
          </w:tcPr>
          <w:p w14:paraId="670B9EEE" w14:textId="77777777" w:rsidR="00BF2927" w:rsidRPr="00B40799" w:rsidRDefault="00BF2927" w:rsidP="00B86DB9">
            <w:pPr>
              <w:rPr>
                <w:rFonts w:ascii="MS PGothic" w:eastAsia="MS PGothic" w:hAnsi="MS PGothic" w:cs="MS PGothic"/>
                <w:bCs/>
                <w:iCs/>
                <w:sz w:val="18"/>
                <w:szCs w:val="18"/>
                <w:lang w:val="en-US" w:eastAsia="zh-CN"/>
              </w:rPr>
            </w:pP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DCF2B1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LCRB</w:t>
            </w:r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574F2A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84B016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LCRB</w:t>
            </w:r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640DD0" w14:textId="77777777" w:rsidR="00BF2927" w:rsidRPr="00B40799" w:rsidRDefault="00BF2927" w:rsidP="00B86DB9">
            <w:pPr>
              <w:snapToGrid w:val="0"/>
              <w:jc w:val="center"/>
              <w:rPr>
                <w:bCs/>
                <w:iCs/>
                <w:sz w:val="18"/>
                <w:szCs w:val="18"/>
                <w:lang w:eastAsia="zh-CN"/>
              </w:rPr>
            </w:pP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</w:p>
        </w:tc>
      </w:tr>
      <w:tr w:rsidR="00BF2927" w:rsidRPr="00B40799" w14:paraId="611C2E13" w14:textId="77777777" w:rsidTr="00B86DB9">
        <w:trPr>
          <w:trHeight w:val="91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04AFE2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lastRenderedPageBreak/>
              <w:t>10M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DC6B03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 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29.43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0219DF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≥ 1.5*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</w:t>
            </w:r>
            <w:r w:rsidRPr="00B40799">
              <w:rPr>
                <w:rFonts w:hint="eastAsia"/>
                <w:bCs/>
                <w:iCs/>
                <w:sz w:val="18"/>
                <w:szCs w:val="18"/>
                <w:vertAlign w:val="subscript"/>
                <w:lang w:eastAsia="zh-CN"/>
              </w:rPr>
              <w:t>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 + 4.7MHz/12/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A75A4C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401118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DC8663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1.8MHz/12/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BF2927" w:rsidRPr="00B40799" w14:paraId="03D77C92" w14:textId="77777777" w:rsidTr="00B86DB9">
        <w:trPr>
          <w:trHeight w:val="160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206BE5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15M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D7E445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1927.5</w:t>
            </w:r>
            <w:r w:rsidRPr="00B40799">
              <w:rPr>
                <w:rFonts w:ascii="Cambria Math" w:hAnsi="Cambria Math" w:cs="Cambria Math"/>
                <w:bCs/>
                <w:iCs/>
                <w:sz w:val="18"/>
                <w:szCs w:val="18"/>
                <w:lang w:eastAsia="zh-CN"/>
              </w:rPr>
              <w:t>≦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fc</w:t>
            </w:r>
            <w:r w:rsidRPr="00B40799">
              <w:rPr>
                <w:rFonts w:ascii="MS Gothic" w:eastAsia="MS Gothic" w:hAnsi="MS Gothic" w:cs="MS Gothic" w:hint="eastAsia"/>
                <w:bCs/>
                <w:iCs/>
                <w:sz w:val="18"/>
                <w:szCs w:val="18"/>
                <w:lang w:eastAsia="zh-CN"/>
              </w:rPr>
              <w:t>＜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1932.5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5CE7C3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&gt;=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*1.45 + 4.68MHz/12/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33DC44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95C78F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3.6MHz/12/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15B542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3.6MHz/12/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BF2927" w:rsidRPr="00B40799" w14:paraId="470AA73A" w14:textId="77777777" w:rsidTr="00B86DB9">
        <w:trPr>
          <w:trHeight w:val="20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D2AD79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15M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560341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1932.5</w:t>
            </w:r>
            <w:r w:rsidRPr="00B40799">
              <w:rPr>
                <w:rFonts w:ascii="Cambria Math" w:hAnsi="Cambria Math" w:cs="Cambria Math"/>
                <w:bCs/>
                <w:iCs/>
                <w:sz w:val="18"/>
                <w:szCs w:val="18"/>
                <w:lang w:eastAsia="zh-CN"/>
              </w:rPr>
              <w:t>≦</w:t>
            </w: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fc</w:t>
            </w:r>
            <w:r w:rsidRPr="00B40799">
              <w:rPr>
                <w:rFonts w:ascii="MS Gothic" w:eastAsia="MS Gothic" w:hAnsi="MS Gothic" w:cs="MS Gothic" w:hint="eastAsia"/>
                <w:bCs/>
                <w:iCs/>
                <w:sz w:val="18"/>
                <w:szCs w:val="18"/>
                <w:lang w:eastAsia="zh-CN"/>
              </w:rPr>
              <w:t>＜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193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6.70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C797AD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≥ 12.96/12/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129122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≤ 0.54/12/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566B30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5B063A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2.16MHz/12/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</w:p>
        </w:tc>
      </w:tr>
      <w:tr w:rsidR="00BF2927" w:rsidRPr="00B40799" w14:paraId="7A911193" w14:textId="77777777" w:rsidTr="00B86DB9">
        <w:trPr>
          <w:trHeight w:val="348"/>
        </w:trPr>
        <w:tc>
          <w:tcPr>
            <w:tcW w:w="84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BE32D5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20M</w:t>
            </w:r>
          </w:p>
        </w:tc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B1229E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 </w:t>
            </w:r>
            <w:r w:rsidRPr="009271E5">
              <w:rPr>
                <w:rFonts w:hint="eastAsia"/>
                <w:bCs/>
                <w:iCs/>
                <w:sz w:val="18"/>
                <w:szCs w:val="18"/>
                <w:highlight w:val="yellow"/>
                <w:lang w:eastAsia="zh-CN"/>
              </w:rPr>
              <w:t>194</w:t>
            </w:r>
            <w:r w:rsidRPr="009271E5">
              <w:rPr>
                <w:bCs/>
                <w:iCs/>
                <w:sz w:val="18"/>
                <w:szCs w:val="18"/>
                <w:highlight w:val="yellow"/>
                <w:lang w:eastAsia="zh-CN"/>
              </w:rPr>
              <w:t>4.07</w:t>
            </w:r>
          </w:p>
        </w:tc>
        <w:tc>
          <w:tcPr>
            <w:tcW w:w="255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89F05F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&gt;=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*1.5 + 4.14MHz/12/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D758B5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&gt;0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72FCB0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&lt;= 5.76MHz/12/</w:t>
            </w:r>
            <w:proofErr w:type="spellStart"/>
            <w:proofErr w:type="gram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  <w:proofErr w:type="gramEnd"/>
          </w:p>
          <w:p w14:paraId="1B5492C1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 xml:space="preserve">&lt;= 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RBstart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*1.5 + 4.14MHz/12/</w:t>
            </w:r>
            <w:proofErr w:type="spellStart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scs</w:t>
            </w:r>
            <w:proofErr w:type="spellEnd"/>
            <w:r w:rsidRPr="00B40799">
              <w:rPr>
                <w:rFonts w:hint="eastAsia"/>
                <w:bCs/>
                <w:iCs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79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8EAD0A" w14:textId="77777777" w:rsidR="00BF2927" w:rsidRPr="00B40799" w:rsidRDefault="00BF2927" w:rsidP="00B86DB9">
            <w:pPr>
              <w:snapToGrid w:val="0"/>
              <w:rPr>
                <w:bCs/>
                <w:iCs/>
                <w:sz w:val="18"/>
                <w:szCs w:val="18"/>
                <w:lang w:eastAsia="zh-CN"/>
              </w:rPr>
            </w:pPr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 xml:space="preserve">&lt;= </w:t>
            </w:r>
            <w:r w:rsidRPr="00B45B25">
              <w:rPr>
                <w:bCs/>
                <w:iCs/>
                <w:sz w:val="18"/>
                <w:szCs w:val="18"/>
                <w:highlight w:val="green"/>
                <w:lang w:eastAsia="zh-CN"/>
              </w:rPr>
              <w:t>4.68</w:t>
            </w:r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>MHz/12/</w:t>
            </w:r>
            <w:proofErr w:type="spellStart"/>
            <w:r w:rsidRPr="00B45B25">
              <w:rPr>
                <w:rFonts w:hint="eastAsia"/>
                <w:bCs/>
                <w:iCs/>
                <w:sz w:val="18"/>
                <w:szCs w:val="18"/>
                <w:highlight w:val="green"/>
                <w:lang w:eastAsia="zh-CN"/>
              </w:rPr>
              <w:t>scs</w:t>
            </w:r>
            <w:proofErr w:type="spellEnd"/>
          </w:p>
        </w:tc>
      </w:tr>
    </w:tbl>
    <w:p w14:paraId="5DDC0BB6" w14:textId="77777777" w:rsidR="007458DC" w:rsidRDefault="007458DC" w:rsidP="00425A05">
      <w:pPr>
        <w:spacing w:line="257" w:lineRule="auto"/>
        <w:rPr>
          <w:b/>
          <w:bCs/>
        </w:rPr>
      </w:pPr>
    </w:p>
    <w:p w14:paraId="0112D9FB" w14:textId="77777777" w:rsidR="00425A05" w:rsidRDefault="00425A05" w:rsidP="00425A05">
      <w:pPr>
        <w:spacing w:line="257" w:lineRule="auto"/>
        <w:rPr>
          <w:rFonts w:ascii="Arial" w:eastAsia="Arial" w:hAnsi="Arial" w:cs="Arial"/>
          <w:b/>
          <w:bCs/>
        </w:rPr>
      </w:pPr>
    </w:p>
    <w:p w14:paraId="5DBA3DC0" w14:textId="77777777" w:rsidR="007458DC" w:rsidRDefault="007458DC" w:rsidP="007458D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PC3 NS_05.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05"/>
        <w:gridCol w:w="960"/>
        <w:gridCol w:w="694"/>
        <w:gridCol w:w="732"/>
        <w:gridCol w:w="1103"/>
        <w:gridCol w:w="1163"/>
        <w:gridCol w:w="1173"/>
        <w:gridCol w:w="1173"/>
        <w:gridCol w:w="694"/>
        <w:gridCol w:w="732"/>
      </w:tblGrid>
      <w:tr w:rsidR="007458DC" w14:paraId="73E54937" w14:textId="77777777" w:rsidTr="006A19AB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FD986" w14:textId="77777777" w:rsidR="007458DC" w:rsidRDefault="007458DC" w:rsidP="006A19A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8BD4D" w14:textId="77777777" w:rsidR="007458DC" w:rsidRDefault="007458DC" w:rsidP="006A19AB">
            <w:pPr>
              <w:pStyle w:val="TAH"/>
            </w:pPr>
            <w:r>
              <w:t>CBW = 10 MHz,</w:t>
            </w:r>
          </w:p>
          <w:p w14:paraId="5E7301B9" w14:textId="77777777" w:rsidR="007458DC" w:rsidRDefault="007458DC" w:rsidP="006A19AB">
            <w:pPr>
              <w:pStyle w:val="TAH"/>
            </w:pPr>
            <w:r>
              <w:t xml:space="preserve"> Fc &lt; </w:t>
            </w:r>
            <w:r w:rsidRPr="007D1938">
              <w:rPr>
                <w:shd w:val="clear" w:color="auto" w:fill="FFFF00"/>
              </w:rPr>
              <w:t>1929.43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5EC5F" w14:textId="77777777" w:rsidR="007458DC" w:rsidRDefault="007458DC" w:rsidP="006A19AB">
            <w:pPr>
              <w:pStyle w:val="TAH"/>
            </w:pPr>
            <w:r>
              <w:t>CBW = 15 MHz,</w:t>
            </w:r>
          </w:p>
          <w:p w14:paraId="4D19F45E" w14:textId="77777777" w:rsidR="007458DC" w:rsidRDefault="007458DC" w:rsidP="006A19AB">
            <w:pPr>
              <w:pStyle w:val="TAH"/>
            </w:pPr>
            <w:r>
              <w:t xml:space="preserve"> 1927.5 MHz &lt;= Fc &lt; 1932.5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09DBA" w14:textId="77777777" w:rsidR="007458DC" w:rsidRDefault="007458DC" w:rsidP="006A19AB">
            <w:pPr>
              <w:pStyle w:val="TAH"/>
            </w:pPr>
            <w:r>
              <w:t>CBW = 15 MHz,</w:t>
            </w:r>
          </w:p>
          <w:p w14:paraId="336FD1C5" w14:textId="77777777" w:rsidR="007458DC" w:rsidRDefault="007458DC" w:rsidP="006A19AB">
            <w:pPr>
              <w:pStyle w:val="TAH"/>
            </w:pPr>
            <w:r>
              <w:t xml:space="preserve"> 1932.5 MHz &lt;= Fc &lt; </w:t>
            </w:r>
            <w:r w:rsidRPr="007D1938">
              <w:rPr>
                <w:shd w:val="clear" w:color="auto" w:fill="FFFF00"/>
              </w:rPr>
              <w:t>1936.70 MHz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F4D4D" w14:textId="77777777" w:rsidR="007458DC" w:rsidRDefault="007458DC" w:rsidP="006A19AB">
            <w:pPr>
              <w:pStyle w:val="TAH"/>
            </w:pPr>
            <w:r>
              <w:t>CBW = 20 MHz,</w:t>
            </w:r>
          </w:p>
          <w:p w14:paraId="22D581E7" w14:textId="77777777" w:rsidR="007458DC" w:rsidRDefault="007458DC" w:rsidP="006A19AB">
            <w:pPr>
              <w:pStyle w:val="TAH"/>
            </w:pPr>
            <w:r>
              <w:t xml:space="preserve"> Fc &lt; </w:t>
            </w:r>
            <w:r w:rsidRPr="007D1938">
              <w:rPr>
                <w:shd w:val="clear" w:color="auto" w:fill="FFFF00"/>
              </w:rPr>
              <w:t>1944.07 MHz</w:t>
            </w:r>
          </w:p>
        </w:tc>
      </w:tr>
      <w:tr w:rsidR="007458DC" w14:paraId="01768956" w14:textId="77777777" w:rsidTr="006A19AB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6BC11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9A008" w14:textId="77777777" w:rsidR="007458DC" w:rsidRDefault="007458DC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D342A" w14:textId="77777777" w:rsidR="007458DC" w:rsidRDefault="007458DC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70042" w14:textId="77777777" w:rsidR="007458DC" w:rsidRDefault="007458DC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1A503" w14:textId="77777777" w:rsidR="007458DC" w:rsidRDefault="007458DC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45767" w14:textId="77777777" w:rsidR="007458DC" w:rsidRDefault="007458DC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9F929" w14:textId="77777777" w:rsidR="007458DC" w:rsidRDefault="007458DC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88592" w14:textId="77777777" w:rsidR="007458DC" w:rsidRDefault="007458DC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8E644" w14:textId="77777777" w:rsidR="007458DC" w:rsidRDefault="007458DC" w:rsidP="006A19AB">
            <w:pPr>
              <w:pStyle w:val="TAH"/>
            </w:pPr>
            <w:r>
              <w:t>A2</w:t>
            </w:r>
          </w:p>
        </w:tc>
      </w:tr>
      <w:tr w:rsidR="007458DC" w14:paraId="77E19C1A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7F586C" w14:textId="77777777" w:rsidR="007458DC" w:rsidRDefault="007458DC" w:rsidP="006A19A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6FF936" w14:textId="77777777" w:rsidR="007458DC" w:rsidRDefault="007458DC" w:rsidP="006A19A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8409F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3C97D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57CF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76D7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02DE1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CBF9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E0BA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291D6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7458DC" w14:paraId="37E589B1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2E77B9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B3CBCD" w14:textId="77777777" w:rsidR="007458DC" w:rsidRDefault="007458DC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E37E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3C79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C52C1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F95B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FAB5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D910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1CAF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4C850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7458DC" w14:paraId="2C71BCCD" w14:textId="77777777" w:rsidTr="006A19A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E022F7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AA4B80" w14:textId="77777777" w:rsidR="007458DC" w:rsidRDefault="007458DC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F4B6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BDF4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22148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391A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6E2D1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86C8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75F0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4E13C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7458DC" w14:paraId="30596195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64BDA5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CC2D20" w14:textId="77777777" w:rsidR="007458DC" w:rsidRDefault="007458DC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BD15B" w14:textId="77777777" w:rsidR="007458DC" w:rsidRPr="00EF476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B7AC2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13120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691D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67ADE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4573C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388A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EC2F0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</w:tr>
      <w:tr w:rsidR="007458DC" w14:paraId="28A9C52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016D5D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CD79A2" w14:textId="77777777" w:rsidR="007458DC" w:rsidRDefault="007458DC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FDE3E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DD8AD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E41C2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D924E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2AAA8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9AD3A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73468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24550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54C7A986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3FC969A" w14:textId="77777777" w:rsidR="007458DC" w:rsidRDefault="007458DC" w:rsidP="006A19A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2A3EFA" w14:textId="77777777" w:rsidR="007458DC" w:rsidRDefault="007458DC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EDD07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2381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E0545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D162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7100A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F028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01BE1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A5ABC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7458DC" w14:paraId="1E87A5A4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ABF619C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104EAC" w14:textId="77777777" w:rsidR="007458DC" w:rsidRDefault="007458DC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714B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3AB66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30A98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A5F4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7175D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83781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63F3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3AB18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7458DC" w14:paraId="62414B12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4EA49F6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2443D9" w14:textId="77777777" w:rsidR="007458DC" w:rsidRDefault="007458DC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BC1BB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4245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2C565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B787A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9B06B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1D960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D3647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82C1F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7458DC" w14:paraId="2D1452A6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DE9D903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374260" w14:textId="77777777" w:rsidR="007458DC" w:rsidRDefault="007458DC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A2122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6016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07D0B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A0AD9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F30B3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C2542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E33D6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770EE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</w:tbl>
    <w:p w14:paraId="3FF6A137" w14:textId="77777777" w:rsidR="007458DC" w:rsidRDefault="007458DC" w:rsidP="00FD2DD4"/>
    <w:p w14:paraId="3BE922B1" w14:textId="77777777" w:rsidR="007458DC" w:rsidRDefault="007458DC" w:rsidP="007458DC">
      <w:pPr>
        <w:spacing w:line="257" w:lineRule="auto"/>
        <w:rPr>
          <w:b/>
          <w:bCs/>
        </w:rPr>
      </w:pPr>
    </w:p>
    <w:p w14:paraId="0AF02199" w14:textId="77D4DB2C" w:rsidR="007458DC" w:rsidRDefault="007458DC" w:rsidP="007458DC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PC2 NS_05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>.</w:t>
      </w:r>
    </w:p>
    <w:p w14:paraId="3945A7B9" w14:textId="77777777" w:rsidR="007458DC" w:rsidRDefault="007458DC" w:rsidP="007458D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PC2 NS_05.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7458DC" w14:paraId="3B9EE3C5" w14:textId="77777777" w:rsidTr="006A19A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04670" w14:textId="77777777" w:rsidR="007458DC" w:rsidRDefault="007458DC" w:rsidP="006A19A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B158B" w14:textId="77777777" w:rsidR="007458DC" w:rsidRDefault="007458DC" w:rsidP="006A19AB">
            <w:pPr>
              <w:pStyle w:val="TAH"/>
            </w:pPr>
            <w:r>
              <w:t xml:space="preserve">Carrier </w:t>
            </w:r>
            <w:proofErr w:type="spellStart"/>
            <w:r>
              <w:t>Center</w:t>
            </w:r>
            <w:proofErr w:type="spellEnd"/>
            <w:r>
              <w:t xml:space="preserve">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6740C" w14:textId="77777777" w:rsidR="007458DC" w:rsidRDefault="007458DC" w:rsidP="006A19A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EE89E" w14:textId="77777777" w:rsidR="007458DC" w:rsidRDefault="007458DC" w:rsidP="006A19AB">
            <w:pPr>
              <w:pStyle w:val="TAH"/>
            </w:pPr>
            <w:r>
              <w:t>A-MPR</w:t>
            </w:r>
          </w:p>
        </w:tc>
      </w:tr>
      <w:tr w:rsidR="007458DC" w14:paraId="39793351" w14:textId="77777777" w:rsidTr="006A19A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4C578" w14:textId="77777777" w:rsidR="007458DC" w:rsidRDefault="007458DC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882AE" w14:textId="77777777" w:rsidR="007458DC" w:rsidRDefault="007458DC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A313E" w14:textId="77777777" w:rsidR="007458DC" w:rsidRDefault="007458DC" w:rsidP="006A19AB">
            <w:pPr>
              <w:pStyle w:val="TAH"/>
            </w:pPr>
            <w:proofErr w:type="spellStart"/>
            <w:r>
              <w:t>RB</w:t>
            </w:r>
            <w:r>
              <w:rPr>
                <w:vertAlign w:val="subscript"/>
              </w:rPr>
              <w:t>start</w:t>
            </w:r>
            <w:proofErr w:type="spellEnd"/>
            <w:r>
              <w:t>*12*SCS</w:t>
            </w:r>
          </w:p>
          <w:p w14:paraId="0BEFDDCF" w14:textId="77777777" w:rsidR="007458DC" w:rsidRDefault="007458DC" w:rsidP="006A19A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D1037" w14:textId="77777777" w:rsidR="007458DC" w:rsidRDefault="007458DC" w:rsidP="006A19A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5203C26E" w14:textId="77777777" w:rsidR="007458DC" w:rsidRDefault="007458DC" w:rsidP="006A19A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6D57E" w14:textId="77777777" w:rsidR="007458DC" w:rsidRDefault="007458DC" w:rsidP="006A19A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7458DC" w14:paraId="6E6BF898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B27DAB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C01C1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2C3409" w14:textId="77777777" w:rsidR="007458DC" w:rsidRPr="002307FD" w:rsidRDefault="007458DC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51ED4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C7185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7458DC" w14:paraId="1F4B3995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2CD408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F17A4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CAB529" w14:textId="77777777" w:rsidR="007458DC" w:rsidRPr="002307FD" w:rsidRDefault="007458DC" w:rsidP="006A19A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4C3C7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799FD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7458DC" w14:paraId="0C5272BF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CC539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56E91C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9A300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F09F2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65AE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7458DC" w14:paraId="14362E3E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8B525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1A2947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AE64A9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84F07" w14:textId="77777777" w:rsidR="007458DC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CC31E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7458DC" w14:paraId="7AC58EE3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98B9EA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214B74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88E51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85F7C" w14:textId="77777777" w:rsidR="007458DC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422BE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7458DC" w14:paraId="6D3AEAC8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079FB1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85FB48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5B28D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FAA4F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55F6F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7458DC" w14:paraId="15EF9813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4DE31C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0E64BE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3B9002" w14:textId="77777777" w:rsidR="007458DC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08567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A90BF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7458DC" w14:paraId="7494AFF1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A9DC96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801C24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46D04" w14:textId="77777777" w:rsidR="007458DC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7076B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49353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7458DC" w14:paraId="7EFA2EE2" w14:textId="77777777" w:rsidTr="006A19A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E93C2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E73FD6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88BDB8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338E6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AAF76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7458DC" w14:paraId="0BCDA334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59F51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1DD326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3A21C9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EF2B6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21006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7458DC" w14:paraId="3E8FA07A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FAC061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B335D0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427AE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3241E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D4793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7458DC" w14:paraId="6C49620C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0C4C80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DF9EB9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D8D8FB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8CA61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8EA18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7458DC" w14:paraId="1229BF15" w14:textId="77777777" w:rsidTr="006A19A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436390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4F793B" w14:textId="77777777" w:rsidR="007458DC" w:rsidRPr="001C2ABA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EAB82E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89E57" w14:textId="77777777" w:rsidR="007458DC" w:rsidRPr="002307FD" w:rsidRDefault="007458DC" w:rsidP="006A19A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F6385" w14:textId="77777777" w:rsidR="007458DC" w:rsidRDefault="007458DC" w:rsidP="006A19A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66945355" w14:textId="77777777" w:rsidR="007458DC" w:rsidRDefault="007458DC" w:rsidP="007458DC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634DC163" w14:textId="77777777" w:rsidR="007458DC" w:rsidRDefault="007458DC" w:rsidP="007458DC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3900E72E" w14:textId="77777777" w:rsidR="007458DC" w:rsidRDefault="007458DC" w:rsidP="007458D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PC2 NS_05.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7458DC" w14:paraId="0BC48CC4" w14:textId="77777777" w:rsidTr="006A19AB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19EFB" w14:textId="77777777" w:rsidR="007458DC" w:rsidRDefault="007458DC" w:rsidP="006A19A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D0A22" w14:textId="77777777" w:rsidR="007458DC" w:rsidRDefault="007458DC" w:rsidP="006A19A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A7313" w14:textId="77777777" w:rsidR="007458DC" w:rsidRDefault="007458DC" w:rsidP="006A19A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D66A2" w14:textId="77777777" w:rsidR="007458DC" w:rsidRDefault="007458DC" w:rsidP="006A19AB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740AD" w14:textId="77777777" w:rsidR="007458DC" w:rsidRDefault="007458DC" w:rsidP="006A19AB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8EEF0" w14:textId="77777777" w:rsidR="007458DC" w:rsidRDefault="007458DC" w:rsidP="006A19AB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3289B" w14:textId="77777777" w:rsidR="007458DC" w:rsidRDefault="007458DC" w:rsidP="006A19AB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99DB8" w14:textId="77777777" w:rsidR="007458DC" w:rsidRDefault="007458DC" w:rsidP="006A19AB">
            <w:pPr>
              <w:pStyle w:val="TAH"/>
            </w:pPr>
            <w:r>
              <w:t>A7</w:t>
            </w:r>
          </w:p>
        </w:tc>
      </w:tr>
      <w:tr w:rsidR="007458DC" w14:paraId="213DFEDC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58E46B" w14:textId="77777777" w:rsidR="007458DC" w:rsidRDefault="007458DC" w:rsidP="006A19A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3F8C9B" w14:textId="77777777" w:rsidR="007458DC" w:rsidRDefault="007458DC" w:rsidP="006A19A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1BE7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4E93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4023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55E35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BDE8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41776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4FBD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3974C927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6707B9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A04130" w14:textId="77777777" w:rsidR="007458DC" w:rsidRDefault="007458DC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1A761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EFF0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A20F0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E3A8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9293C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FBFDC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0255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7458DC" w14:paraId="44BBCD2D" w14:textId="77777777" w:rsidTr="006A19A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55BB81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0711A5" w14:textId="77777777" w:rsidR="007458DC" w:rsidRDefault="007458DC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C88E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C2ACF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2FF78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F883F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A90B6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E55F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4688D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30772C62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BB1D06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555BAC" w14:textId="77777777" w:rsidR="007458DC" w:rsidRDefault="007458DC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AD64A" w14:textId="77777777" w:rsidR="007458DC" w:rsidRPr="00EF476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B91A7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F730F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DD38D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99E8B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3F790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D2A94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44895438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EE836A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347536" w14:textId="77777777" w:rsidR="007458DC" w:rsidRDefault="007458DC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1948C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CA956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8FFFD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16C26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E9C2F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AA19F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735D7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026C8323" w14:textId="77777777" w:rsidTr="006A19A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370BD63" w14:textId="77777777" w:rsidR="007458DC" w:rsidRDefault="007458DC" w:rsidP="006A19AB">
            <w:pPr>
              <w:pStyle w:val="TAL"/>
              <w:jc w:val="center"/>
            </w:pPr>
            <w:r>
              <w:lastRenderedPageBreak/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1E5F05" w14:textId="77777777" w:rsidR="007458DC" w:rsidRDefault="007458DC" w:rsidP="006A19A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03DC6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EB19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0C853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1EE64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37528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238B4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61B93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7458DC" w14:paraId="17885D03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7EF9A0E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F5BFBF" w14:textId="77777777" w:rsidR="007458DC" w:rsidRDefault="007458DC" w:rsidP="006A19A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9F6F0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33099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C4E80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C5412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232FE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B2F3C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FFF78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60D7FC29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564FB54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0AAB0A" w14:textId="77777777" w:rsidR="007458DC" w:rsidRDefault="007458DC" w:rsidP="006A19A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0A38F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F616A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90FC0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E167C" w14:textId="77777777" w:rsidR="007458DC" w:rsidRDefault="007458DC" w:rsidP="006A19A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175CE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122BF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EDB18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  <w:tr w:rsidR="007458DC" w14:paraId="3E2DA30C" w14:textId="77777777" w:rsidTr="006A19A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8F1A5EE" w14:textId="77777777" w:rsidR="007458DC" w:rsidRDefault="007458DC" w:rsidP="006A19A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779106" w14:textId="77777777" w:rsidR="007458DC" w:rsidRDefault="007458DC" w:rsidP="006A19A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6CCC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18AE1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99921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45417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ACCAD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AC5EB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77D45" w14:textId="77777777" w:rsidR="007458DC" w:rsidRDefault="007458DC" w:rsidP="006A19AB">
            <w:pPr>
              <w:pStyle w:val="TAC"/>
              <w:rPr>
                <w:rFonts w:cs="Arial"/>
              </w:rPr>
            </w:pPr>
          </w:p>
        </w:tc>
      </w:tr>
    </w:tbl>
    <w:p w14:paraId="2126FC0D" w14:textId="77777777" w:rsidR="007458DC" w:rsidRDefault="007458DC" w:rsidP="00FD2DD4"/>
    <w:p w14:paraId="77782BA7" w14:textId="4EBAAE7E" w:rsidR="00020F23" w:rsidRDefault="00AC6934" w:rsidP="00020F23">
      <w:pPr>
        <w:pStyle w:val="Heading1"/>
      </w:pPr>
      <w:r>
        <w:t>5</w:t>
      </w:r>
      <w:r w:rsidR="00020F23">
        <w:tab/>
        <w:t>References</w:t>
      </w:r>
    </w:p>
    <w:p w14:paraId="540E877B" w14:textId="503FCC7C" w:rsidR="00E2143A" w:rsidRDefault="000A6D98" w:rsidP="00103568">
      <w:r>
        <w:t>[</w:t>
      </w:r>
      <w:r w:rsidR="006E43AA">
        <w:t>1</w:t>
      </w:r>
      <w:r>
        <w:t xml:space="preserve">] </w:t>
      </w:r>
      <w:r w:rsidRPr="000A6D98">
        <w:t>R4-2419197</w:t>
      </w:r>
      <w:r>
        <w:t xml:space="preserve">, </w:t>
      </w:r>
      <w:r w:rsidRPr="000A6D98">
        <w:t>n1 Japan A-MPR simulations and proposal</w:t>
      </w:r>
      <w:r>
        <w:t>, Nokia</w:t>
      </w:r>
    </w:p>
    <w:p w14:paraId="1DA1C815" w14:textId="72E8525F" w:rsidR="007201DC" w:rsidRDefault="007201DC" w:rsidP="00103568">
      <w:r>
        <w:t>[</w:t>
      </w:r>
      <w:r w:rsidR="006E43AA">
        <w:t>2</w:t>
      </w:r>
      <w:r>
        <w:t xml:space="preserve">] </w:t>
      </w:r>
      <w:r w:rsidR="002C0FFD" w:rsidRPr="002C0FFD">
        <w:t>R4-2420481</w:t>
      </w:r>
      <w:r w:rsidR="002C0FFD">
        <w:t xml:space="preserve">, </w:t>
      </w:r>
      <w:r w:rsidR="002C0FFD" w:rsidRPr="002C0FFD">
        <w:t>WF on PHS protection update</w:t>
      </w:r>
      <w:r w:rsidR="002C0FFD">
        <w:t xml:space="preserve">, </w:t>
      </w:r>
      <w:r w:rsidR="002C0FFD" w:rsidRPr="002C0FFD">
        <w:t>KDDI, OPPO</w:t>
      </w:r>
    </w:p>
    <w:p w14:paraId="09E7E87E" w14:textId="48667A75" w:rsidR="006E43AA" w:rsidRDefault="006E43AA" w:rsidP="00103568">
      <w:r>
        <w:t xml:space="preserve">[3] </w:t>
      </w:r>
      <w:r w:rsidRPr="00591D5F">
        <w:t>R4-2415439</w:t>
      </w:r>
      <w:r>
        <w:t xml:space="preserve">, </w:t>
      </w:r>
      <w:r w:rsidRPr="00591D5F">
        <w:t xml:space="preserve">NR A-MPR </w:t>
      </w:r>
      <w:proofErr w:type="spellStart"/>
      <w:r w:rsidRPr="00591D5F">
        <w:t>reevaluation</w:t>
      </w:r>
      <w:proofErr w:type="spellEnd"/>
      <w:r w:rsidRPr="00591D5F">
        <w:t xml:space="preserve"> scenarios on n1 for Japan</w:t>
      </w:r>
      <w:r>
        <w:t xml:space="preserve">, </w:t>
      </w:r>
      <w:r w:rsidRPr="00591D5F">
        <w:t>KDDI, NTT Docomo</w:t>
      </w:r>
    </w:p>
    <w:p w14:paraId="10D6BEA9" w14:textId="22CEAAAE" w:rsidR="00103568" w:rsidRDefault="00AC6934" w:rsidP="009A4887">
      <w:pPr>
        <w:pStyle w:val="Heading1"/>
      </w:pPr>
      <w:r>
        <w:t>6</w:t>
      </w:r>
      <w:r w:rsidR="00103568">
        <w:tab/>
        <w:t>Appendix</w:t>
      </w:r>
      <w:r w:rsidR="004C1D7C">
        <w:t>: A-MPR triangles</w:t>
      </w:r>
    </w:p>
    <w:p w14:paraId="459AA32C" w14:textId="25F46092" w:rsidR="00B4095A" w:rsidRDefault="00AC6934" w:rsidP="00B4095A">
      <w:pPr>
        <w:pStyle w:val="Heading3"/>
      </w:pPr>
      <w:r>
        <w:t>6</w:t>
      </w:r>
      <w:r w:rsidR="00B4095A">
        <w:t>.1</w:t>
      </w:r>
      <w:r w:rsidR="00B4095A">
        <w:tab/>
      </w:r>
      <w:r w:rsidR="0062713A">
        <w:t>PC</w:t>
      </w:r>
      <w:r>
        <w:t>2 A-MPR proposal</w:t>
      </w:r>
    </w:p>
    <w:bookmarkStart w:id="2" w:name="_MON_1792247542"/>
    <w:bookmarkEnd w:id="2"/>
    <w:p w14:paraId="20923960" w14:textId="77777777" w:rsidR="006E3619" w:rsidRPr="00F1354A" w:rsidRDefault="006E3619" w:rsidP="006E3619">
      <w:r>
        <w:object w:dxaOrig="1539" w:dyaOrig="997" w14:anchorId="1390F1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12" ShapeID="_x0000_i1025" DrawAspect="Icon" ObjectID="_1800364087" r:id="rId13">
            <o:FieldCodes>\s</o:FieldCodes>
          </o:OLEObject>
        </w:object>
      </w:r>
      <w:bookmarkStart w:id="3" w:name="_MON_1792247551"/>
      <w:bookmarkEnd w:id="3"/>
      <w:r>
        <w:object w:dxaOrig="1539" w:dyaOrig="997" w14:anchorId="3A88F506">
          <v:shape id="_x0000_i1026" type="#_x0000_t75" style="width:77.25pt;height:49.5pt" o:ole="">
            <v:imagedata r:id="rId14" o:title=""/>
          </v:shape>
          <o:OLEObject Type="Embed" ProgID="Word.Document.12" ShapeID="_x0000_i1026" DrawAspect="Icon" ObjectID="_1800364088" r:id="rId15">
            <o:FieldCodes>\s</o:FieldCodes>
          </o:OLEObject>
        </w:object>
      </w:r>
      <w:bookmarkStart w:id="4" w:name="_MON_1792247557"/>
      <w:bookmarkEnd w:id="4"/>
      <w:r>
        <w:object w:dxaOrig="1539" w:dyaOrig="997" w14:anchorId="332CB867">
          <v:shape id="_x0000_i1027" type="#_x0000_t75" style="width:77.25pt;height:49.5pt" o:ole="">
            <v:imagedata r:id="rId16" o:title=""/>
          </v:shape>
          <o:OLEObject Type="Embed" ProgID="Word.Document.12" ShapeID="_x0000_i1027" DrawAspect="Icon" ObjectID="_1800364089" r:id="rId17">
            <o:FieldCodes>\s</o:FieldCodes>
          </o:OLEObject>
        </w:object>
      </w:r>
      <w:bookmarkStart w:id="5" w:name="_MON_1792247564"/>
      <w:bookmarkEnd w:id="5"/>
      <w:r>
        <w:object w:dxaOrig="1539" w:dyaOrig="997" w14:anchorId="55AB1D5C">
          <v:shape id="_x0000_i1028" type="#_x0000_t75" style="width:77.25pt;height:49.5pt" o:ole="">
            <v:imagedata r:id="rId18" o:title=""/>
          </v:shape>
          <o:OLEObject Type="Embed" ProgID="Word.Document.12" ShapeID="_x0000_i1028" DrawAspect="Icon" ObjectID="_1800364090" r:id="rId19">
            <o:FieldCodes>\s</o:FieldCodes>
          </o:OLEObject>
        </w:object>
      </w:r>
    </w:p>
    <w:p w14:paraId="3FF906F9" w14:textId="77777777" w:rsidR="006E3619" w:rsidRPr="00AC6934" w:rsidRDefault="006E3619" w:rsidP="00AC6934"/>
    <w:sectPr w:rsidR="006E3619" w:rsidRPr="00AC6934" w:rsidSect="00426A90">
      <w:headerReference w:type="even" r:id="rId2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87EB4" w14:textId="77777777" w:rsidR="00384F92" w:rsidRDefault="00384F92" w:rsidP="002B3503">
      <w:pPr>
        <w:spacing w:after="0"/>
      </w:pPr>
      <w:r>
        <w:separator/>
      </w:r>
    </w:p>
  </w:endnote>
  <w:endnote w:type="continuationSeparator" w:id="0">
    <w:p w14:paraId="7016F073" w14:textId="77777777" w:rsidR="00384F92" w:rsidRDefault="00384F9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0FD81" w14:textId="77777777" w:rsidR="00384F92" w:rsidRDefault="00384F92" w:rsidP="002B3503">
      <w:pPr>
        <w:spacing w:after="0"/>
      </w:pPr>
      <w:r>
        <w:separator/>
      </w:r>
    </w:p>
  </w:footnote>
  <w:footnote w:type="continuationSeparator" w:id="0">
    <w:p w14:paraId="3E2173D4" w14:textId="77777777" w:rsidR="00384F92" w:rsidRDefault="00384F9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B0"/>
    <w:rsid w:val="00013760"/>
    <w:rsid w:val="00013C65"/>
    <w:rsid w:val="00020F23"/>
    <w:rsid w:val="0003263E"/>
    <w:rsid w:val="000370A5"/>
    <w:rsid w:val="00037DDF"/>
    <w:rsid w:val="000446EC"/>
    <w:rsid w:val="00061F50"/>
    <w:rsid w:val="00067294"/>
    <w:rsid w:val="000738D8"/>
    <w:rsid w:val="00084771"/>
    <w:rsid w:val="0008585F"/>
    <w:rsid w:val="00090156"/>
    <w:rsid w:val="00091F0B"/>
    <w:rsid w:val="000A37DD"/>
    <w:rsid w:val="000A3DFD"/>
    <w:rsid w:val="000A6473"/>
    <w:rsid w:val="000A6A9A"/>
    <w:rsid w:val="000A6D98"/>
    <w:rsid w:val="000B0C5F"/>
    <w:rsid w:val="000B3B17"/>
    <w:rsid w:val="000B4E56"/>
    <w:rsid w:val="000B5BB7"/>
    <w:rsid w:val="000B5E8E"/>
    <w:rsid w:val="000C23CC"/>
    <w:rsid w:val="000D0A17"/>
    <w:rsid w:val="000D1A8B"/>
    <w:rsid w:val="000E4D14"/>
    <w:rsid w:val="000F2546"/>
    <w:rsid w:val="000F50EC"/>
    <w:rsid w:val="000F74EE"/>
    <w:rsid w:val="000F7A78"/>
    <w:rsid w:val="00101626"/>
    <w:rsid w:val="00103568"/>
    <w:rsid w:val="00104AD1"/>
    <w:rsid w:val="00113DD7"/>
    <w:rsid w:val="00121D5E"/>
    <w:rsid w:val="001221D2"/>
    <w:rsid w:val="00124C33"/>
    <w:rsid w:val="00132198"/>
    <w:rsid w:val="00135AFE"/>
    <w:rsid w:val="001364A1"/>
    <w:rsid w:val="00142113"/>
    <w:rsid w:val="00143AFD"/>
    <w:rsid w:val="001458FC"/>
    <w:rsid w:val="0015000E"/>
    <w:rsid w:val="0015578A"/>
    <w:rsid w:val="001568C3"/>
    <w:rsid w:val="0016131F"/>
    <w:rsid w:val="00163A2B"/>
    <w:rsid w:val="001711BA"/>
    <w:rsid w:val="0017455D"/>
    <w:rsid w:val="001751F1"/>
    <w:rsid w:val="00187AC5"/>
    <w:rsid w:val="00190BBE"/>
    <w:rsid w:val="001953B8"/>
    <w:rsid w:val="001A47F2"/>
    <w:rsid w:val="001B6495"/>
    <w:rsid w:val="001B791F"/>
    <w:rsid w:val="001C473D"/>
    <w:rsid w:val="001C6298"/>
    <w:rsid w:val="001D44A7"/>
    <w:rsid w:val="001D64A5"/>
    <w:rsid w:val="001E4F63"/>
    <w:rsid w:val="001E6374"/>
    <w:rsid w:val="001E78B1"/>
    <w:rsid w:val="001F5C2F"/>
    <w:rsid w:val="00206F91"/>
    <w:rsid w:val="00210AA4"/>
    <w:rsid w:val="002127E2"/>
    <w:rsid w:val="00214C5F"/>
    <w:rsid w:val="00214C87"/>
    <w:rsid w:val="00214CF4"/>
    <w:rsid w:val="00215035"/>
    <w:rsid w:val="00215862"/>
    <w:rsid w:val="00217B2C"/>
    <w:rsid w:val="00230F65"/>
    <w:rsid w:val="00236070"/>
    <w:rsid w:val="0024072D"/>
    <w:rsid w:val="00240FCE"/>
    <w:rsid w:val="00241E14"/>
    <w:rsid w:val="00260340"/>
    <w:rsid w:val="00271A59"/>
    <w:rsid w:val="00273303"/>
    <w:rsid w:val="00277449"/>
    <w:rsid w:val="00283612"/>
    <w:rsid w:val="00291DDD"/>
    <w:rsid w:val="002A7181"/>
    <w:rsid w:val="002B227C"/>
    <w:rsid w:val="002B3503"/>
    <w:rsid w:val="002B520A"/>
    <w:rsid w:val="002C0FFD"/>
    <w:rsid w:val="002C155B"/>
    <w:rsid w:val="002C2C9A"/>
    <w:rsid w:val="002D2822"/>
    <w:rsid w:val="002D3152"/>
    <w:rsid w:val="002D4117"/>
    <w:rsid w:val="002F6A38"/>
    <w:rsid w:val="00304DA8"/>
    <w:rsid w:val="003060FD"/>
    <w:rsid w:val="00333F1B"/>
    <w:rsid w:val="00347DEA"/>
    <w:rsid w:val="0035117F"/>
    <w:rsid w:val="00367903"/>
    <w:rsid w:val="00370F7F"/>
    <w:rsid w:val="00371041"/>
    <w:rsid w:val="003732AC"/>
    <w:rsid w:val="00373894"/>
    <w:rsid w:val="0037411B"/>
    <w:rsid w:val="0037548C"/>
    <w:rsid w:val="003777FE"/>
    <w:rsid w:val="00384F92"/>
    <w:rsid w:val="00386B31"/>
    <w:rsid w:val="003A58B1"/>
    <w:rsid w:val="003B3B24"/>
    <w:rsid w:val="003C1845"/>
    <w:rsid w:val="003C42AC"/>
    <w:rsid w:val="003C6403"/>
    <w:rsid w:val="003D0574"/>
    <w:rsid w:val="003D17D2"/>
    <w:rsid w:val="003D5206"/>
    <w:rsid w:val="003E31DF"/>
    <w:rsid w:val="003E46B0"/>
    <w:rsid w:val="003F3027"/>
    <w:rsid w:val="003F668F"/>
    <w:rsid w:val="003F7C08"/>
    <w:rsid w:val="00400F07"/>
    <w:rsid w:val="00402DF6"/>
    <w:rsid w:val="004148DE"/>
    <w:rsid w:val="00414D6F"/>
    <w:rsid w:val="0042109F"/>
    <w:rsid w:val="00425A05"/>
    <w:rsid w:val="00426A90"/>
    <w:rsid w:val="0043450E"/>
    <w:rsid w:val="004369F3"/>
    <w:rsid w:val="004524FA"/>
    <w:rsid w:val="00453BA5"/>
    <w:rsid w:val="00454E53"/>
    <w:rsid w:val="00460FEE"/>
    <w:rsid w:val="0048043B"/>
    <w:rsid w:val="00481DCF"/>
    <w:rsid w:val="00482477"/>
    <w:rsid w:val="00482DDD"/>
    <w:rsid w:val="004835A6"/>
    <w:rsid w:val="00491386"/>
    <w:rsid w:val="00491CDC"/>
    <w:rsid w:val="00494F18"/>
    <w:rsid w:val="004A0078"/>
    <w:rsid w:val="004A41DA"/>
    <w:rsid w:val="004B3736"/>
    <w:rsid w:val="004B7E43"/>
    <w:rsid w:val="004C0103"/>
    <w:rsid w:val="004C1D7C"/>
    <w:rsid w:val="004C58F9"/>
    <w:rsid w:val="004D0C67"/>
    <w:rsid w:val="004D3D81"/>
    <w:rsid w:val="004E0120"/>
    <w:rsid w:val="004E1F8B"/>
    <w:rsid w:val="004E2BA1"/>
    <w:rsid w:val="004E71B1"/>
    <w:rsid w:val="004F00EC"/>
    <w:rsid w:val="004F4215"/>
    <w:rsid w:val="004F43E1"/>
    <w:rsid w:val="005052DF"/>
    <w:rsid w:val="005206FF"/>
    <w:rsid w:val="0052117E"/>
    <w:rsid w:val="00522C8C"/>
    <w:rsid w:val="005278CA"/>
    <w:rsid w:val="005309B7"/>
    <w:rsid w:val="00530E0A"/>
    <w:rsid w:val="00555F37"/>
    <w:rsid w:val="00560A63"/>
    <w:rsid w:val="00564B2E"/>
    <w:rsid w:val="00570B14"/>
    <w:rsid w:val="00591D51"/>
    <w:rsid w:val="00591D5F"/>
    <w:rsid w:val="00595F9E"/>
    <w:rsid w:val="005A2F0C"/>
    <w:rsid w:val="005A35C6"/>
    <w:rsid w:val="005A6A8D"/>
    <w:rsid w:val="005A7283"/>
    <w:rsid w:val="005B2640"/>
    <w:rsid w:val="005E47A6"/>
    <w:rsid w:val="005E7116"/>
    <w:rsid w:val="005F1AE5"/>
    <w:rsid w:val="005F4052"/>
    <w:rsid w:val="005F6427"/>
    <w:rsid w:val="005F6CE3"/>
    <w:rsid w:val="00601C9E"/>
    <w:rsid w:val="00602EB6"/>
    <w:rsid w:val="00605514"/>
    <w:rsid w:val="006104AF"/>
    <w:rsid w:val="00610EF2"/>
    <w:rsid w:val="00626983"/>
    <w:rsid w:val="0062713A"/>
    <w:rsid w:val="00627678"/>
    <w:rsid w:val="00631465"/>
    <w:rsid w:val="00636CFC"/>
    <w:rsid w:val="00641C2E"/>
    <w:rsid w:val="00641E1F"/>
    <w:rsid w:val="00650590"/>
    <w:rsid w:val="00660D65"/>
    <w:rsid w:val="00664DF6"/>
    <w:rsid w:val="006919C7"/>
    <w:rsid w:val="00692DA1"/>
    <w:rsid w:val="006B58FE"/>
    <w:rsid w:val="006C1B1B"/>
    <w:rsid w:val="006C20AC"/>
    <w:rsid w:val="006C6840"/>
    <w:rsid w:val="006D12DA"/>
    <w:rsid w:val="006D4649"/>
    <w:rsid w:val="006D575C"/>
    <w:rsid w:val="006D5E0F"/>
    <w:rsid w:val="006D77C8"/>
    <w:rsid w:val="006E1AD8"/>
    <w:rsid w:val="006E3619"/>
    <w:rsid w:val="006E43AA"/>
    <w:rsid w:val="006E5469"/>
    <w:rsid w:val="006F1606"/>
    <w:rsid w:val="007000B0"/>
    <w:rsid w:val="00700831"/>
    <w:rsid w:val="00703672"/>
    <w:rsid w:val="00707297"/>
    <w:rsid w:val="00707DC1"/>
    <w:rsid w:val="00712277"/>
    <w:rsid w:val="007201DC"/>
    <w:rsid w:val="00721516"/>
    <w:rsid w:val="00721CDB"/>
    <w:rsid w:val="00726265"/>
    <w:rsid w:val="0073496C"/>
    <w:rsid w:val="00734EBD"/>
    <w:rsid w:val="00736E0F"/>
    <w:rsid w:val="007458DC"/>
    <w:rsid w:val="0075063E"/>
    <w:rsid w:val="0076301D"/>
    <w:rsid w:val="0077530F"/>
    <w:rsid w:val="00775BF6"/>
    <w:rsid w:val="0078471E"/>
    <w:rsid w:val="0079231B"/>
    <w:rsid w:val="00792A00"/>
    <w:rsid w:val="007944A4"/>
    <w:rsid w:val="00794808"/>
    <w:rsid w:val="007B5CE3"/>
    <w:rsid w:val="007C3CB8"/>
    <w:rsid w:val="007D20DF"/>
    <w:rsid w:val="007E2437"/>
    <w:rsid w:val="007E30FA"/>
    <w:rsid w:val="007F106F"/>
    <w:rsid w:val="007F7086"/>
    <w:rsid w:val="00820359"/>
    <w:rsid w:val="00820BC5"/>
    <w:rsid w:val="00822FAB"/>
    <w:rsid w:val="008233B1"/>
    <w:rsid w:val="008236E4"/>
    <w:rsid w:val="00823937"/>
    <w:rsid w:val="00831692"/>
    <w:rsid w:val="00850296"/>
    <w:rsid w:val="0085459F"/>
    <w:rsid w:val="008634FE"/>
    <w:rsid w:val="00867D34"/>
    <w:rsid w:val="00876A6D"/>
    <w:rsid w:val="008831C2"/>
    <w:rsid w:val="008A4493"/>
    <w:rsid w:val="008A671A"/>
    <w:rsid w:val="008A6A1E"/>
    <w:rsid w:val="008B0C05"/>
    <w:rsid w:val="008B43A5"/>
    <w:rsid w:val="008C2B24"/>
    <w:rsid w:val="008D111D"/>
    <w:rsid w:val="008D3949"/>
    <w:rsid w:val="008E26E6"/>
    <w:rsid w:val="008E6A78"/>
    <w:rsid w:val="008F13F5"/>
    <w:rsid w:val="008F6EEA"/>
    <w:rsid w:val="00905D49"/>
    <w:rsid w:val="009064A4"/>
    <w:rsid w:val="0091383D"/>
    <w:rsid w:val="00914272"/>
    <w:rsid w:val="0091536C"/>
    <w:rsid w:val="0091652E"/>
    <w:rsid w:val="00917F6D"/>
    <w:rsid w:val="00940559"/>
    <w:rsid w:val="0094195E"/>
    <w:rsid w:val="0094525E"/>
    <w:rsid w:val="00955316"/>
    <w:rsid w:val="0096024C"/>
    <w:rsid w:val="009627F3"/>
    <w:rsid w:val="0096646D"/>
    <w:rsid w:val="00986EBD"/>
    <w:rsid w:val="009943D4"/>
    <w:rsid w:val="00994B01"/>
    <w:rsid w:val="00996062"/>
    <w:rsid w:val="0099771D"/>
    <w:rsid w:val="009A46F4"/>
    <w:rsid w:val="009A4887"/>
    <w:rsid w:val="009B1E68"/>
    <w:rsid w:val="009B5313"/>
    <w:rsid w:val="009B5FB8"/>
    <w:rsid w:val="009B6D8A"/>
    <w:rsid w:val="009C0E9B"/>
    <w:rsid w:val="009C4C68"/>
    <w:rsid w:val="009D1984"/>
    <w:rsid w:val="009F2483"/>
    <w:rsid w:val="009F40C4"/>
    <w:rsid w:val="009F6C68"/>
    <w:rsid w:val="00A033D4"/>
    <w:rsid w:val="00A039A3"/>
    <w:rsid w:val="00A05FD2"/>
    <w:rsid w:val="00A226F6"/>
    <w:rsid w:val="00A30DC4"/>
    <w:rsid w:val="00A31791"/>
    <w:rsid w:val="00A358C5"/>
    <w:rsid w:val="00A43DF4"/>
    <w:rsid w:val="00A43F80"/>
    <w:rsid w:val="00A451E8"/>
    <w:rsid w:val="00A46001"/>
    <w:rsid w:val="00A46F2A"/>
    <w:rsid w:val="00A50443"/>
    <w:rsid w:val="00A53E3F"/>
    <w:rsid w:val="00A565B1"/>
    <w:rsid w:val="00A6002A"/>
    <w:rsid w:val="00A6018C"/>
    <w:rsid w:val="00A64399"/>
    <w:rsid w:val="00A673E6"/>
    <w:rsid w:val="00A67A94"/>
    <w:rsid w:val="00A71D69"/>
    <w:rsid w:val="00A735E7"/>
    <w:rsid w:val="00A767DC"/>
    <w:rsid w:val="00A91B82"/>
    <w:rsid w:val="00AB5735"/>
    <w:rsid w:val="00AC344B"/>
    <w:rsid w:val="00AC50AB"/>
    <w:rsid w:val="00AC6934"/>
    <w:rsid w:val="00AD1832"/>
    <w:rsid w:val="00AE09F6"/>
    <w:rsid w:val="00AE2963"/>
    <w:rsid w:val="00AE3721"/>
    <w:rsid w:val="00AE3D7E"/>
    <w:rsid w:val="00AE62DA"/>
    <w:rsid w:val="00AE6327"/>
    <w:rsid w:val="00AF0724"/>
    <w:rsid w:val="00AF5BE5"/>
    <w:rsid w:val="00AF7CB0"/>
    <w:rsid w:val="00B0192C"/>
    <w:rsid w:val="00B20926"/>
    <w:rsid w:val="00B219AD"/>
    <w:rsid w:val="00B4095A"/>
    <w:rsid w:val="00B40B33"/>
    <w:rsid w:val="00B43457"/>
    <w:rsid w:val="00B4385F"/>
    <w:rsid w:val="00B442B7"/>
    <w:rsid w:val="00B45B25"/>
    <w:rsid w:val="00B63135"/>
    <w:rsid w:val="00B64FF9"/>
    <w:rsid w:val="00B65B59"/>
    <w:rsid w:val="00B66628"/>
    <w:rsid w:val="00B71CD5"/>
    <w:rsid w:val="00B813D6"/>
    <w:rsid w:val="00B9666D"/>
    <w:rsid w:val="00BA1DD2"/>
    <w:rsid w:val="00BA6533"/>
    <w:rsid w:val="00BB1927"/>
    <w:rsid w:val="00BB2D0B"/>
    <w:rsid w:val="00BC764C"/>
    <w:rsid w:val="00BD4A5A"/>
    <w:rsid w:val="00BE1016"/>
    <w:rsid w:val="00BE6DF3"/>
    <w:rsid w:val="00BF1E69"/>
    <w:rsid w:val="00BF2927"/>
    <w:rsid w:val="00BF4228"/>
    <w:rsid w:val="00BF4B17"/>
    <w:rsid w:val="00BF7260"/>
    <w:rsid w:val="00C00207"/>
    <w:rsid w:val="00C0678F"/>
    <w:rsid w:val="00C165DA"/>
    <w:rsid w:val="00C20F54"/>
    <w:rsid w:val="00C21554"/>
    <w:rsid w:val="00C21E09"/>
    <w:rsid w:val="00C33B37"/>
    <w:rsid w:val="00C50AB3"/>
    <w:rsid w:val="00C6032C"/>
    <w:rsid w:val="00C81014"/>
    <w:rsid w:val="00C81190"/>
    <w:rsid w:val="00C82359"/>
    <w:rsid w:val="00C8539D"/>
    <w:rsid w:val="00C86FD9"/>
    <w:rsid w:val="00C87BE4"/>
    <w:rsid w:val="00C90D50"/>
    <w:rsid w:val="00C93BF8"/>
    <w:rsid w:val="00C9571C"/>
    <w:rsid w:val="00C97CA8"/>
    <w:rsid w:val="00CA511B"/>
    <w:rsid w:val="00CC1A0E"/>
    <w:rsid w:val="00CD25F8"/>
    <w:rsid w:val="00CD58B9"/>
    <w:rsid w:val="00CD6191"/>
    <w:rsid w:val="00CE0593"/>
    <w:rsid w:val="00CE5C3C"/>
    <w:rsid w:val="00CF36F7"/>
    <w:rsid w:val="00CF4412"/>
    <w:rsid w:val="00D07AD5"/>
    <w:rsid w:val="00D24A8E"/>
    <w:rsid w:val="00D275CC"/>
    <w:rsid w:val="00D41129"/>
    <w:rsid w:val="00D47A46"/>
    <w:rsid w:val="00D733F3"/>
    <w:rsid w:val="00D767C4"/>
    <w:rsid w:val="00D77CF5"/>
    <w:rsid w:val="00D87BA7"/>
    <w:rsid w:val="00D91552"/>
    <w:rsid w:val="00D9364E"/>
    <w:rsid w:val="00DA14C6"/>
    <w:rsid w:val="00DA22F1"/>
    <w:rsid w:val="00DC0B8A"/>
    <w:rsid w:val="00DC0C9C"/>
    <w:rsid w:val="00DC40E5"/>
    <w:rsid w:val="00DD0073"/>
    <w:rsid w:val="00DD08FA"/>
    <w:rsid w:val="00DD5E02"/>
    <w:rsid w:val="00DE2080"/>
    <w:rsid w:val="00DE343D"/>
    <w:rsid w:val="00DF2E6B"/>
    <w:rsid w:val="00DF4043"/>
    <w:rsid w:val="00DF4078"/>
    <w:rsid w:val="00E015ED"/>
    <w:rsid w:val="00E03862"/>
    <w:rsid w:val="00E045CF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241DF"/>
    <w:rsid w:val="00E33B68"/>
    <w:rsid w:val="00E5539B"/>
    <w:rsid w:val="00E61EEA"/>
    <w:rsid w:val="00E63943"/>
    <w:rsid w:val="00E63D44"/>
    <w:rsid w:val="00E645A1"/>
    <w:rsid w:val="00E658C7"/>
    <w:rsid w:val="00E724AE"/>
    <w:rsid w:val="00E7773D"/>
    <w:rsid w:val="00E8445A"/>
    <w:rsid w:val="00E962C5"/>
    <w:rsid w:val="00EA0625"/>
    <w:rsid w:val="00EA3488"/>
    <w:rsid w:val="00EB0713"/>
    <w:rsid w:val="00EB2E74"/>
    <w:rsid w:val="00EB5F7D"/>
    <w:rsid w:val="00EC589F"/>
    <w:rsid w:val="00EE0FE8"/>
    <w:rsid w:val="00EE1412"/>
    <w:rsid w:val="00EF01BA"/>
    <w:rsid w:val="00EF266A"/>
    <w:rsid w:val="00F00406"/>
    <w:rsid w:val="00F04AB4"/>
    <w:rsid w:val="00F12F88"/>
    <w:rsid w:val="00F1354A"/>
    <w:rsid w:val="00F151CB"/>
    <w:rsid w:val="00F23BEC"/>
    <w:rsid w:val="00F33CDA"/>
    <w:rsid w:val="00F34F08"/>
    <w:rsid w:val="00F37F0C"/>
    <w:rsid w:val="00F427F8"/>
    <w:rsid w:val="00F47215"/>
    <w:rsid w:val="00F50FDC"/>
    <w:rsid w:val="00F54E9B"/>
    <w:rsid w:val="00F72C0B"/>
    <w:rsid w:val="00F74F0E"/>
    <w:rsid w:val="00F75F59"/>
    <w:rsid w:val="00F86ADD"/>
    <w:rsid w:val="00F9486C"/>
    <w:rsid w:val="00F97D64"/>
    <w:rsid w:val="00FA42E2"/>
    <w:rsid w:val="00FB03C9"/>
    <w:rsid w:val="00FB584B"/>
    <w:rsid w:val="00FC0B7D"/>
    <w:rsid w:val="00FC1C29"/>
    <w:rsid w:val="00FC288C"/>
    <w:rsid w:val="00FD085A"/>
    <w:rsid w:val="00FD2DD4"/>
    <w:rsid w:val="00FD543C"/>
    <w:rsid w:val="00FD7028"/>
    <w:rsid w:val="00FE2703"/>
    <w:rsid w:val="00FF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96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Word_Document.docx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Word_Document2.docx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1.docx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3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941</TotalTime>
  <Pages>5</Pages>
  <Words>1291</Words>
  <Characters>5687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6965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174</cp:revision>
  <cp:lastPrinted>1899-12-31T22:00:00Z</cp:lastPrinted>
  <dcterms:created xsi:type="dcterms:W3CDTF">2023-09-27T16:47:00Z</dcterms:created>
  <dcterms:modified xsi:type="dcterms:W3CDTF">2025-02-06T14:22:00Z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